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1F61" w:rsidRDefault="00221F61" w:rsidP="000E46A8">
      <w:pPr>
        <w:pStyle w:val="Nadpis"/>
      </w:pPr>
      <w:bookmarkStart w:id="0" w:name="_Toc37577739"/>
      <w:bookmarkStart w:id="1" w:name="_Toc88120450"/>
      <w:bookmarkStart w:id="2" w:name="_Toc88120687"/>
      <w:bookmarkStart w:id="3" w:name="_Toc88120899"/>
      <w:bookmarkStart w:id="4" w:name="_Toc88121003"/>
      <w:bookmarkStart w:id="5" w:name="_Toc88121046"/>
      <w:bookmarkStart w:id="6" w:name="_Toc88121183"/>
      <w:bookmarkStart w:id="7" w:name="_Toc88121557"/>
      <w:bookmarkStart w:id="8" w:name="_Toc88121614"/>
      <w:bookmarkStart w:id="9" w:name="_Toc88121752"/>
      <w:bookmarkStart w:id="10" w:name="_Toc88122018"/>
      <w:bookmarkStart w:id="11" w:name="_Toc88124623"/>
      <w:bookmarkStart w:id="12" w:name="_Toc88124660"/>
      <w:bookmarkStart w:id="13" w:name="_Toc88124810"/>
      <w:bookmarkStart w:id="14" w:name="_Toc88125793"/>
      <w:bookmarkStart w:id="15" w:name="_Toc88126313"/>
      <w:bookmarkStart w:id="16" w:name="_Toc88126464"/>
      <w:bookmarkStart w:id="17" w:name="_Toc88126531"/>
      <w:bookmarkStart w:id="18" w:name="_Toc88126560"/>
      <w:bookmarkStart w:id="19" w:name="_Toc88126776"/>
      <w:bookmarkStart w:id="20" w:name="_Toc88126866"/>
      <w:bookmarkStart w:id="21" w:name="_Toc88127107"/>
      <w:bookmarkStart w:id="22" w:name="_Toc88127150"/>
      <w:bookmarkStart w:id="23" w:name="_Toc88128515"/>
      <w:bookmarkStart w:id="24" w:name="_Toc107634157"/>
      <w:bookmarkStart w:id="25" w:name="_Toc107635192"/>
      <w:bookmarkStart w:id="26" w:name="_Toc107635232"/>
      <w:bookmarkStart w:id="27" w:name="_Toc107635249"/>
      <w:bookmarkStart w:id="28" w:name="_Toc120888211"/>
      <w:bookmarkStart w:id="29" w:name="_Toc479341867"/>
      <w:bookmarkStart w:id="30" w:name="_GoBack"/>
      <w:bookmarkEnd w:id="30"/>
      <w:r>
        <w:t>Seznam Přílo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r w:rsidR="000E46A8">
        <w:t>h</w:t>
      </w:r>
      <w:bookmarkEnd w:id="29"/>
    </w:p>
    <w:p w:rsidR="000E46A8" w:rsidRDefault="000E46A8" w:rsidP="000E46A8"/>
    <w:p w:rsidR="000E46A8" w:rsidRDefault="000E46A8" w:rsidP="000E46A8">
      <w:pPr>
        <w:jc w:val="left"/>
      </w:pPr>
      <w:r>
        <w:t>Příloha P I: Pověř</w:t>
      </w:r>
      <w:r w:rsidR="00AF52F7">
        <w:t>e</w:t>
      </w:r>
      <w:r>
        <w:t xml:space="preserve">ní vedením stavby </w:t>
      </w:r>
    </w:p>
    <w:p w:rsidR="000E46A8" w:rsidRDefault="00AF52F7" w:rsidP="00AF52F7">
      <w:pPr>
        <w:jc w:val="left"/>
      </w:pPr>
      <w:r>
        <w:t xml:space="preserve">Příloha P II: </w:t>
      </w:r>
      <w:r w:rsidR="0015405E">
        <w:t>Protokol o p</w:t>
      </w:r>
      <w:r w:rsidR="000E46A8">
        <w:t>ředání a převzetí staveniště</w:t>
      </w:r>
    </w:p>
    <w:p w:rsidR="007B53D9" w:rsidRDefault="006C465D" w:rsidP="007B53D9">
      <w:pPr>
        <w:jc w:val="left"/>
      </w:pPr>
      <w:r>
        <w:t xml:space="preserve">Příloha P III: </w:t>
      </w:r>
      <w:r w:rsidR="007B53D9">
        <w:t xml:space="preserve">Registr rizik a přijatých opatření </w:t>
      </w:r>
    </w:p>
    <w:p w:rsidR="006C465D" w:rsidRDefault="007B53D9" w:rsidP="00AF52F7">
      <w:pPr>
        <w:jc w:val="left"/>
      </w:pPr>
      <w:r>
        <w:t xml:space="preserve">Příloha P </w:t>
      </w:r>
      <w:r w:rsidR="00501579">
        <w:t>I</w:t>
      </w:r>
      <w:r>
        <w:t xml:space="preserve">V: Zápis o úvodním seznámení s pracovištěm – zaměstnanci </w:t>
      </w:r>
    </w:p>
    <w:p w:rsidR="003C3A70" w:rsidRDefault="003C3A70" w:rsidP="003C3A70">
      <w:pPr>
        <w:jc w:val="left"/>
      </w:pPr>
      <w:r>
        <w:t xml:space="preserve">Příloha P V: Zápis o úvodním seznámení s pracovištěm zástupce dodavatele </w:t>
      </w:r>
    </w:p>
    <w:p w:rsidR="003C3A70" w:rsidRDefault="003C3A70" w:rsidP="00AF52F7">
      <w:pPr>
        <w:jc w:val="left"/>
      </w:pPr>
    </w:p>
    <w:p w:rsidR="00221F61" w:rsidRDefault="00221F61" w:rsidP="00221F61"/>
    <w:p w:rsidR="00221F61" w:rsidRDefault="00221F61" w:rsidP="00221F61">
      <w:pPr>
        <w:pStyle w:val="Nzev"/>
      </w:pPr>
      <w:r>
        <w:lastRenderedPageBreak/>
        <w:t xml:space="preserve">Příloha P I: </w:t>
      </w:r>
      <w:r w:rsidR="00153458">
        <w:t xml:space="preserve">Pověření vedením stavby </w:t>
      </w:r>
    </w:p>
    <w:p w:rsidR="00822404" w:rsidRDefault="00822404" w:rsidP="00822404">
      <w:pPr>
        <w:jc w:val="center"/>
        <w:rPr>
          <w:b/>
          <w:sz w:val="28"/>
          <w:u w:val="single"/>
        </w:rPr>
      </w:pPr>
    </w:p>
    <w:p w:rsidR="002B3A89" w:rsidRDefault="00F47468" w:rsidP="00491083">
      <w:pPr>
        <w:jc w:val="center"/>
      </w:pPr>
      <w:r>
        <w:rPr>
          <w:noProof/>
        </w:rPr>
        <w:drawing>
          <wp:inline distT="0" distB="0" distL="0" distR="0">
            <wp:extent cx="5505450" cy="6264535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01" cy="6269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A89" w:rsidRDefault="002B3A89" w:rsidP="002B3A89">
      <w:pPr>
        <w:pStyle w:val="Nzev"/>
      </w:pPr>
      <w:r>
        <w:lastRenderedPageBreak/>
        <w:t>Příloha P II: Protokol o předání a převzetí staveniště</w:t>
      </w:r>
    </w:p>
    <w:p w:rsidR="00701B4E" w:rsidRDefault="00701B4E" w:rsidP="00701B4E">
      <w:pPr>
        <w:jc w:val="center"/>
        <w:rPr>
          <w:b/>
          <w:u w:val="single"/>
        </w:rPr>
      </w:pPr>
      <w:r>
        <w:rPr>
          <w:b/>
          <w:noProof/>
          <w:u w:val="single"/>
        </w:rPr>
        <w:drawing>
          <wp:inline distT="0" distB="0" distL="0" distR="0">
            <wp:extent cx="5471064" cy="8201025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351" cy="821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B4E" w:rsidRDefault="00701B4E" w:rsidP="00701B4E">
      <w:pPr>
        <w:jc w:val="center"/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inline distT="0" distB="0" distL="0" distR="0">
            <wp:extent cx="5491353" cy="757428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675" cy="7576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B4E" w:rsidRDefault="00701B4E" w:rsidP="00701B4E">
      <w:pPr>
        <w:jc w:val="center"/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inline distT="0" distB="0" distL="0" distR="0">
            <wp:extent cx="5551697" cy="804672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248" cy="805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2BD" w:rsidRDefault="00701B4E" w:rsidP="00701B4E">
      <w:pPr>
        <w:jc w:val="center"/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inline distT="0" distB="0" distL="0" distR="0">
            <wp:extent cx="5557091" cy="7833360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34" cy="783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2BD" w:rsidRDefault="00A672BD" w:rsidP="00701B4E">
      <w:pPr>
        <w:jc w:val="center"/>
        <w:rPr>
          <w:b/>
          <w:u w:val="single"/>
        </w:rPr>
      </w:pPr>
      <w:r>
        <w:rPr>
          <w:b/>
          <w:noProof/>
          <w:u w:val="single"/>
        </w:rPr>
        <w:lastRenderedPageBreak/>
        <w:drawing>
          <wp:inline distT="0" distB="0" distL="0" distR="0">
            <wp:extent cx="5463540" cy="8071649"/>
            <wp:effectExtent l="0" t="0" r="0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40" cy="8071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297" w:rsidRPr="003C5297" w:rsidRDefault="00A672BD" w:rsidP="007D6B9A">
      <w:pPr>
        <w:jc w:val="center"/>
        <w:rPr>
          <w:bCs/>
          <w:iCs/>
        </w:rPr>
      </w:pPr>
      <w:r>
        <w:rPr>
          <w:b/>
          <w:noProof/>
          <w:u w:val="single"/>
        </w:rPr>
        <w:lastRenderedPageBreak/>
        <w:drawing>
          <wp:inline distT="0" distB="0" distL="0" distR="0">
            <wp:extent cx="5465527" cy="6690360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607" cy="6690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5297" w:rsidRPr="003C5297">
        <w:rPr>
          <w:b/>
          <w:u w:val="single"/>
        </w:rPr>
        <w:br w:type="page"/>
      </w:r>
      <w:r w:rsidR="007D6B9A">
        <w:rPr>
          <w:b/>
          <w:noProof/>
          <w:u w:val="single"/>
        </w:rPr>
        <w:lastRenderedPageBreak/>
        <w:drawing>
          <wp:inline distT="0" distB="0" distL="0" distR="0">
            <wp:extent cx="5531467" cy="71704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202" cy="7173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A89" w:rsidRDefault="002B3A89" w:rsidP="00221F61"/>
    <w:p w:rsidR="002B3A89" w:rsidRDefault="002B3A89" w:rsidP="00221F61"/>
    <w:p w:rsidR="002B3A89" w:rsidRDefault="002B3A89" w:rsidP="00221F61"/>
    <w:p w:rsidR="002B3A89" w:rsidRDefault="007D6B9A" w:rsidP="00A437EB">
      <w:pPr>
        <w:jc w:val="center"/>
      </w:pPr>
      <w:r>
        <w:rPr>
          <w:noProof/>
        </w:rPr>
        <w:lastRenderedPageBreak/>
        <w:drawing>
          <wp:inline distT="0" distB="0" distL="0" distR="0">
            <wp:extent cx="5534889" cy="6309360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307" cy="631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A89" w:rsidRDefault="002B3A89" w:rsidP="00221F61"/>
    <w:p w:rsidR="002B3A89" w:rsidRDefault="002B3A89" w:rsidP="00221F61"/>
    <w:p w:rsidR="002B3A89" w:rsidRDefault="002B3A89" w:rsidP="002B3A89">
      <w:pPr>
        <w:pStyle w:val="Nzev"/>
      </w:pPr>
      <w:r>
        <w:lastRenderedPageBreak/>
        <w:t>Příloha P III: Registr rizik a přijatých opatření</w:t>
      </w:r>
    </w:p>
    <w:p w:rsidR="002B3A89" w:rsidRDefault="00DF2ED5" w:rsidP="00221F61">
      <w:r>
        <w:rPr>
          <w:noProof/>
        </w:rPr>
        <w:drawing>
          <wp:inline distT="0" distB="0" distL="0" distR="0">
            <wp:extent cx="5533292" cy="7602415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10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1508" cy="7599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5BE" w:rsidRDefault="00017C0B" w:rsidP="00221F61">
      <w:r>
        <w:rPr>
          <w:noProof/>
        </w:rPr>
        <w:lastRenderedPageBreak/>
        <w:drawing>
          <wp:inline distT="0" distB="0" distL="0" distR="0">
            <wp:extent cx="5562600" cy="7625861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5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5062" cy="7629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7C0B" w:rsidRDefault="00017C0B" w:rsidP="00221F61"/>
    <w:p w:rsidR="00017C0B" w:rsidRDefault="00017C0B" w:rsidP="00221F61"/>
    <w:p w:rsidR="00017C0B" w:rsidRDefault="00017C0B" w:rsidP="00221F61"/>
    <w:p w:rsidR="00017C0B" w:rsidRDefault="00017C0B" w:rsidP="00221F61">
      <w:r>
        <w:rPr>
          <w:noProof/>
        </w:rPr>
        <w:lastRenderedPageBreak/>
        <w:drawing>
          <wp:inline distT="0" distB="0" distL="0" distR="0">
            <wp:extent cx="5580380" cy="7892415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5BE" w:rsidRDefault="00A545BE" w:rsidP="00221F61"/>
    <w:p w:rsidR="00A545BE" w:rsidRDefault="00A545BE" w:rsidP="00221F61"/>
    <w:p w:rsidR="00A545BE" w:rsidRDefault="00017C0B" w:rsidP="00221F61">
      <w:r>
        <w:rPr>
          <w:noProof/>
        </w:rPr>
        <w:lastRenderedPageBreak/>
        <w:drawing>
          <wp:inline distT="0" distB="0" distL="0" distR="0">
            <wp:extent cx="5580380" cy="7892415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80380" cy="789241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5BE" w:rsidRDefault="00A545BE" w:rsidP="00221F61"/>
    <w:p w:rsidR="00A545BE" w:rsidRDefault="00A545BE" w:rsidP="00221F61"/>
    <w:p w:rsidR="00017C0B" w:rsidRDefault="00017C0B" w:rsidP="00221F61"/>
    <w:p w:rsidR="00A545BE" w:rsidRDefault="00017C0B" w:rsidP="00221F61">
      <w:r>
        <w:rPr>
          <w:noProof/>
        </w:rPr>
        <w:drawing>
          <wp:inline distT="0" distB="0" distL="0" distR="0">
            <wp:extent cx="5580380" cy="7892415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5BE" w:rsidRDefault="00A545BE" w:rsidP="00221F61"/>
    <w:p w:rsidR="000D4486" w:rsidRDefault="000D4486" w:rsidP="00221F61"/>
    <w:p w:rsidR="000D4486" w:rsidRDefault="000D4486" w:rsidP="00221F61">
      <w:r>
        <w:rPr>
          <w:noProof/>
        </w:rPr>
        <w:drawing>
          <wp:inline distT="0" distB="0" distL="0" distR="0">
            <wp:extent cx="5545015" cy="7759498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8944" cy="776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21569" cy="7889630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3518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9154" cy="7889630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109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9154" cy="788963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09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109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drawing>
          <wp:inline distT="0" distB="0" distL="0" distR="0">
            <wp:extent cx="5545015" cy="7889631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0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972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3292" cy="7889630"/>
            <wp:effectExtent l="0" t="0" r="0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245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9154" cy="7889630"/>
            <wp:effectExtent l="0" t="0" r="0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109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9154" cy="7889630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109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3292" cy="7889630"/>
            <wp:effectExtent l="0" t="0" r="0" b="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245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3292" cy="7889630"/>
            <wp:effectExtent l="0" t="0" r="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245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drawing>
          <wp:inline distT="0" distB="0" distL="0" distR="0">
            <wp:extent cx="5545015" cy="7889631"/>
            <wp:effectExtent l="0" t="0" r="0" b="0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6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972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33292" cy="7889630"/>
            <wp:effectExtent l="0" t="0" r="0" b="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7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245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>
      <w:r>
        <w:rPr>
          <w:noProof/>
        </w:rPr>
        <w:lastRenderedPageBreak/>
        <w:drawing>
          <wp:inline distT="0" distB="0" distL="0" distR="0">
            <wp:extent cx="5545015" cy="7889630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8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973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B1714E" w:rsidP="00221F61">
      <w:r>
        <w:rPr>
          <w:noProof/>
        </w:rPr>
        <w:lastRenderedPageBreak/>
        <w:drawing>
          <wp:inline distT="0" distB="0" distL="0" distR="0">
            <wp:extent cx="5539154" cy="7889630"/>
            <wp:effectExtent l="0" t="0" r="0" b="0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19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109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B1714E" w:rsidP="00221F61">
      <w:r>
        <w:rPr>
          <w:noProof/>
        </w:rPr>
        <w:lastRenderedPageBreak/>
        <w:drawing>
          <wp:inline distT="0" distB="0" distL="0" distR="0">
            <wp:extent cx="5539154" cy="7889630"/>
            <wp:effectExtent l="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20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1109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0D4486" w:rsidP="00221F61"/>
    <w:p w:rsidR="000D4486" w:rsidRDefault="00B1714E" w:rsidP="00221F61">
      <w:r>
        <w:rPr>
          <w:noProof/>
        </w:rPr>
        <w:drawing>
          <wp:inline distT="0" distB="0" distL="0" distR="0">
            <wp:extent cx="5580184" cy="7889631"/>
            <wp:effectExtent l="0" t="0" r="0" b="0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21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153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B1714E" w:rsidP="00221F61">
      <w:r>
        <w:rPr>
          <w:noProof/>
        </w:rPr>
        <w:lastRenderedPageBreak/>
        <w:drawing>
          <wp:inline distT="0" distB="0" distL="0" distR="0">
            <wp:extent cx="5533292" cy="7889630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22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245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B1714E" w:rsidP="00221F61">
      <w:r>
        <w:rPr>
          <w:noProof/>
        </w:rPr>
        <w:lastRenderedPageBreak/>
        <w:drawing>
          <wp:inline distT="0" distB="0" distL="0" distR="0">
            <wp:extent cx="5580380" cy="7892415"/>
            <wp:effectExtent l="0" t="0" r="0" b="0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23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0380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B1714E" w:rsidP="00221F61">
      <w:r>
        <w:rPr>
          <w:noProof/>
        </w:rPr>
        <w:lastRenderedPageBreak/>
        <w:drawing>
          <wp:inline distT="0" distB="0" distL="0" distR="0">
            <wp:extent cx="5545015" cy="788963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2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972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0D4486" w:rsidRDefault="00B1714E" w:rsidP="00221F61">
      <w:r>
        <w:rPr>
          <w:noProof/>
        </w:rPr>
        <w:lastRenderedPageBreak/>
        <w:drawing>
          <wp:inline distT="0" distB="0" distL="0" distR="0">
            <wp:extent cx="5545015" cy="7889630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ZPDOLOHOL17040614070_0025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972" cy="789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4486" w:rsidRDefault="000D4486" w:rsidP="00221F61"/>
    <w:p w:rsidR="000D4486" w:rsidRDefault="000D4486" w:rsidP="00221F61"/>
    <w:p w:rsidR="002B3A89" w:rsidRDefault="002B3A89" w:rsidP="002B3A89">
      <w:pPr>
        <w:pStyle w:val="Nzev"/>
      </w:pPr>
      <w:r>
        <w:lastRenderedPageBreak/>
        <w:t xml:space="preserve">Příloha P </w:t>
      </w:r>
      <w:r w:rsidR="003843B5">
        <w:t>i</w:t>
      </w:r>
      <w:r>
        <w:t>V: Zápis o úvodním seznámení s pracovištěm – zaměstnanci</w:t>
      </w:r>
    </w:p>
    <w:p w:rsidR="002B3A89" w:rsidRDefault="00530068" w:rsidP="007D6B9A">
      <w:pPr>
        <w:jc w:val="center"/>
      </w:pPr>
      <w:r>
        <w:rPr>
          <w:noProof/>
        </w:rPr>
        <w:drawing>
          <wp:inline distT="0" distB="0" distL="0" distR="0">
            <wp:extent cx="5506926" cy="4945380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978" cy="4954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A89" w:rsidRDefault="002B3A89" w:rsidP="00221F61"/>
    <w:p w:rsidR="002B3A89" w:rsidRDefault="002B3A89" w:rsidP="00221F61"/>
    <w:p w:rsidR="002B3A89" w:rsidRDefault="002B3A89" w:rsidP="00221F61"/>
    <w:p w:rsidR="002B3A89" w:rsidRDefault="002B3A89" w:rsidP="00221F61"/>
    <w:p w:rsidR="002B3A89" w:rsidRDefault="002B3A89" w:rsidP="00221F61"/>
    <w:p w:rsidR="002B3A89" w:rsidRDefault="002B3A89" w:rsidP="00221F61"/>
    <w:p w:rsidR="002B3A89" w:rsidRDefault="002B3A89" w:rsidP="00221F61"/>
    <w:p w:rsidR="00421E03" w:rsidRDefault="002B3A89" w:rsidP="002B3A89">
      <w:pPr>
        <w:pStyle w:val="Nzev"/>
      </w:pPr>
      <w:r>
        <w:lastRenderedPageBreak/>
        <w:t>Příloha P V: Zápis o úvodním seznámení s pracovištěm zástupce dodavatele</w:t>
      </w:r>
    </w:p>
    <w:p w:rsidR="00421E03" w:rsidRDefault="00421E03" w:rsidP="00421E03"/>
    <w:p w:rsidR="002B3A89" w:rsidRPr="00421E03" w:rsidRDefault="00186B51" w:rsidP="00A437EB">
      <w:pPr>
        <w:tabs>
          <w:tab w:val="left" w:pos="503"/>
        </w:tabs>
        <w:jc w:val="center"/>
      </w:pPr>
      <w:r>
        <w:rPr>
          <w:noProof/>
        </w:rPr>
        <w:drawing>
          <wp:inline distT="0" distB="0" distL="0" distR="0" wp14:anchorId="50F41E93" wp14:editId="4045D601">
            <wp:extent cx="5341682" cy="7360920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682" cy="736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B3A89" w:rsidRPr="00421E03" w:rsidSect="00E7047C">
      <w:headerReference w:type="default" r:id="rId46"/>
      <w:type w:val="continuous"/>
      <w:pgSz w:w="11907" w:h="16840" w:code="9"/>
      <w:pgMar w:top="1701" w:right="1134" w:bottom="1134" w:left="1134" w:header="851" w:footer="709" w:gutter="85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7150" w:rsidRDefault="00957150">
      <w:r>
        <w:separator/>
      </w:r>
    </w:p>
    <w:p w:rsidR="00957150" w:rsidRDefault="00957150"/>
  </w:endnote>
  <w:endnote w:type="continuationSeparator" w:id="0">
    <w:p w:rsidR="00957150" w:rsidRDefault="00957150">
      <w:r>
        <w:continuationSeparator/>
      </w:r>
    </w:p>
    <w:p w:rsidR="00957150" w:rsidRDefault="0095715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7150" w:rsidRDefault="00957150">
      <w:r>
        <w:separator/>
      </w:r>
    </w:p>
    <w:p w:rsidR="00957150" w:rsidRDefault="00957150"/>
  </w:footnote>
  <w:footnote w:type="continuationSeparator" w:id="0">
    <w:p w:rsidR="00957150" w:rsidRDefault="00957150">
      <w:r>
        <w:continuationSeparator/>
      </w:r>
    </w:p>
    <w:p w:rsidR="00957150" w:rsidRDefault="00957150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bCs w:val="0"/>
      </w:rPr>
      <w:id w:val="-1898354977"/>
      <w:docPartObj>
        <w:docPartGallery w:val="Page Numbers (Top of Page)"/>
        <w:docPartUnique/>
      </w:docPartObj>
    </w:sdtPr>
    <w:sdtEndPr/>
    <w:sdtContent>
      <w:p w:rsidR="00A703C5" w:rsidRDefault="00A703C5" w:rsidP="00B659B4">
        <w:pPr>
          <w:pStyle w:val="Zkladntext"/>
          <w:pBdr>
            <w:bottom w:val="single" w:sz="4" w:space="1" w:color="auto"/>
          </w:pBdr>
          <w:tabs>
            <w:tab w:val="right" w:pos="8788"/>
          </w:tabs>
          <w:jc w:val="left"/>
        </w:pPr>
        <w:r>
          <w:t>UTB ve Zlíně, Fakulta aplikované informatiky</w:t>
        </w:r>
        <w:r>
          <w:tab/>
        </w:r>
        <w:r>
          <w:fldChar w:fldCharType="begin"/>
        </w:r>
        <w:r>
          <w:instrText xml:space="preserve"> PAGE </w:instrText>
        </w:r>
        <w:r>
          <w:fldChar w:fldCharType="separate"/>
        </w:r>
        <w:r w:rsidR="00BE2C6A">
          <w:rPr>
            <w:noProof/>
          </w:rPr>
          <w:t>2</w:t>
        </w:r>
        <w:r>
          <w:rPr>
            <w:noProof/>
          </w:rPr>
          <w:fldChar w:fldCharType="end"/>
        </w:r>
      </w:p>
      <w:p w:rsidR="00A703C5" w:rsidRDefault="00957150">
        <w:pPr>
          <w:pStyle w:val="Zhlav"/>
          <w:jc w:val="right"/>
        </w:pP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C00DA"/>
    <w:multiLevelType w:val="hybridMultilevel"/>
    <w:tmpl w:val="B3E03F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8B5DA1"/>
    <w:multiLevelType w:val="hybridMultilevel"/>
    <w:tmpl w:val="7222F96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B2408F"/>
    <w:multiLevelType w:val="hybridMultilevel"/>
    <w:tmpl w:val="F77E4C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1E759C"/>
    <w:multiLevelType w:val="multilevel"/>
    <w:tmpl w:val="F5821322"/>
    <w:lvl w:ilvl="0">
      <w:start w:val="1"/>
      <w:numFmt w:val="decimal"/>
      <w:pStyle w:val="Nadpis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0EC55FA1"/>
    <w:multiLevelType w:val="hybridMultilevel"/>
    <w:tmpl w:val="FA1E1C9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FB411E2"/>
    <w:multiLevelType w:val="hybridMultilevel"/>
    <w:tmpl w:val="5CA6A1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DE4E40"/>
    <w:multiLevelType w:val="hybridMultilevel"/>
    <w:tmpl w:val="619030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F929E8"/>
    <w:multiLevelType w:val="hybridMultilevel"/>
    <w:tmpl w:val="B7C451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4036E5"/>
    <w:multiLevelType w:val="hybridMultilevel"/>
    <w:tmpl w:val="804E99F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DE3294"/>
    <w:multiLevelType w:val="hybridMultilevel"/>
    <w:tmpl w:val="223802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4EB4104"/>
    <w:multiLevelType w:val="hybridMultilevel"/>
    <w:tmpl w:val="E21C03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7182853"/>
    <w:multiLevelType w:val="hybridMultilevel"/>
    <w:tmpl w:val="8018AF6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615FF7"/>
    <w:multiLevelType w:val="hybridMultilevel"/>
    <w:tmpl w:val="94143A5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9B85537"/>
    <w:multiLevelType w:val="hybridMultilevel"/>
    <w:tmpl w:val="D3841BC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BB8215E"/>
    <w:multiLevelType w:val="hybridMultilevel"/>
    <w:tmpl w:val="85A0DC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D74151B"/>
    <w:multiLevelType w:val="hybridMultilevel"/>
    <w:tmpl w:val="D1401D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EFB291E"/>
    <w:multiLevelType w:val="hybridMultilevel"/>
    <w:tmpl w:val="231C34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1F6120C"/>
    <w:multiLevelType w:val="hybridMultilevel"/>
    <w:tmpl w:val="36945D1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5C83337"/>
    <w:multiLevelType w:val="hybridMultilevel"/>
    <w:tmpl w:val="CA56C264"/>
    <w:lvl w:ilvl="0" w:tplc="1AA0EB08">
      <w:start w:val="1"/>
      <w:numFmt w:val="upperRoman"/>
      <w:pStyle w:val="Obsah1"/>
      <w:lvlText w:val="%1"/>
      <w:lvlJc w:val="left"/>
      <w:pPr>
        <w:tabs>
          <w:tab w:val="num" w:pos="720"/>
        </w:tabs>
        <w:ind w:left="180" w:hanging="180"/>
      </w:pPr>
      <w:rPr>
        <w:rFonts w:hint="default"/>
        <w:b/>
        <w:i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8575041"/>
    <w:multiLevelType w:val="hybridMultilevel"/>
    <w:tmpl w:val="A5985E1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8FB5E2D"/>
    <w:multiLevelType w:val="hybridMultilevel"/>
    <w:tmpl w:val="5706FA54"/>
    <w:lvl w:ilvl="0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2AC20E3C"/>
    <w:multiLevelType w:val="hybridMultilevel"/>
    <w:tmpl w:val="B0F09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E3114D"/>
    <w:multiLevelType w:val="hybridMultilevel"/>
    <w:tmpl w:val="F3AE145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3B6CE8"/>
    <w:multiLevelType w:val="hybridMultilevel"/>
    <w:tmpl w:val="8F7AB4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22744F3"/>
    <w:multiLevelType w:val="hybridMultilevel"/>
    <w:tmpl w:val="D3E6A746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331454CF"/>
    <w:multiLevelType w:val="hybridMultilevel"/>
    <w:tmpl w:val="A212117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4282C5C"/>
    <w:multiLevelType w:val="hybridMultilevel"/>
    <w:tmpl w:val="E7426B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5AC43E3"/>
    <w:multiLevelType w:val="hybridMultilevel"/>
    <w:tmpl w:val="1C7AD0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683082E"/>
    <w:multiLevelType w:val="hybridMultilevel"/>
    <w:tmpl w:val="F2ECF3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75F06DE"/>
    <w:multiLevelType w:val="hybridMultilevel"/>
    <w:tmpl w:val="2432088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78943FC"/>
    <w:multiLevelType w:val="hybridMultilevel"/>
    <w:tmpl w:val="02A0FE2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0FA8274">
      <w:numFmt w:val="bullet"/>
      <w:lvlText w:val="·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91932C8"/>
    <w:multiLevelType w:val="hybridMultilevel"/>
    <w:tmpl w:val="AC2230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3B7A6614"/>
    <w:multiLevelType w:val="hybridMultilevel"/>
    <w:tmpl w:val="A38259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3DCB6216"/>
    <w:multiLevelType w:val="hybridMultilevel"/>
    <w:tmpl w:val="4E1E2CA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3F9C14CD"/>
    <w:multiLevelType w:val="hybridMultilevel"/>
    <w:tmpl w:val="7C3C88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3FD514D8"/>
    <w:multiLevelType w:val="hybridMultilevel"/>
    <w:tmpl w:val="A85C4B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40732EEF"/>
    <w:multiLevelType w:val="hybridMultilevel"/>
    <w:tmpl w:val="70DC0C8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45C5309"/>
    <w:multiLevelType w:val="hybridMultilevel"/>
    <w:tmpl w:val="AF5274C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E470CE"/>
    <w:multiLevelType w:val="hybridMultilevel"/>
    <w:tmpl w:val="DC5AF3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46184C06"/>
    <w:multiLevelType w:val="hybridMultilevel"/>
    <w:tmpl w:val="6C4291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48FF177D"/>
    <w:multiLevelType w:val="hybridMultilevel"/>
    <w:tmpl w:val="A59A90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A752376"/>
    <w:multiLevelType w:val="hybridMultilevel"/>
    <w:tmpl w:val="51FCC3D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>
    <w:nsid w:val="4EC10250"/>
    <w:multiLevelType w:val="hybridMultilevel"/>
    <w:tmpl w:val="BACC9E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4F1C3251"/>
    <w:multiLevelType w:val="hybridMultilevel"/>
    <w:tmpl w:val="2FC863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8A0B95"/>
    <w:multiLevelType w:val="hybridMultilevel"/>
    <w:tmpl w:val="0F50B39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44516DC"/>
    <w:multiLevelType w:val="hybridMultilevel"/>
    <w:tmpl w:val="741A63C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7F33DE7"/>
    <w:multiLevelType w:val="hybridMultilevel"/>
    <w:tmpl w:val="148A64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A90677"/>
    <w:multiLevelType w:val="hybridMultilevel"/>
    <w:tmpl w:val="53E25F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5B9D6566"/>
    <w:multiLevelType w:val="hybridMultilevel"/>
    <w:tmpl w:val="ADDC83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EDF60C3"/>
    <w:multiLevelType w:val="hybridMultilevel"/>
    <w:tmpl w:val="C8529DE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EFF345F"/>
    <w:multiLevelType w:val="hybridMultilevel"/>
    <w:tmpl w:val="BB1470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0F278C2"/>
    <w:multiLevelType w:val="hybridMultilevel"/>
    <w:tmpl w:val="E744ACE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65386BB0"/>
    <w:multiLevelType w:val="hybridMultilevel"/>
    <w:tmpl w:val="289897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669231B3"/>
    <w:multiLevelType w:val="hybridMultilevel"/>
    <w:tmpl w:val="C026E98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690C3EAE"/>
    <w:multiLevelType w:val="hybridMultilevel"/>
    <w:tmpl w:val="AF0614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6AF87309"/>
    <w:multiLevelType w:val="hybridMultilevel"/>
    <w:tmpl w:val="E5AA2A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B917641"/>
    <w:multiLevelType w:val="hybridMultilevel"/>
    <w:tmpl w:val="FAAE8D5A"/>
    <w:lvl w:ilvl="0" w:tplc="04050003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7">
    <w:nsid w:val="6CB47B0C"/>
    <w:multiLevelType w:val="hybridMultilevel"/>
    <w:tmpl w:val="C2CC80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F055F52"/>
    <w:multiLevelType w:val="hybridMultilevel"/>
    <w:tmpl w:val="14CE7C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FD51B2E"/>
    <w:multiLevelType w:val="hybridMultilevel"/>
    <w:tmpl w:val="165080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C80A98">
      <w:numFmt w:val="bullet"/>
      <w:lvlText w:val="•"/>
      <w:lvlJc w:val="left"/>
      <w:pPr>
        <w:ind w:left="1788" w:hanging="708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708863C4"/>
    <w:multiLevelType w:val="hybridMultilevel"/>
    <w:tmpl w:val="D6E6BF1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257451B"/>
    <w:multiLevelType w:val="hybridMultilevel"/>
    <w:tmpl w:val="C7E2D0D2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">
    <w:nsid w:val="736A0216"/>
    <w:multiLevelType w:val="hybridMultilevel"/>
    <w:tmpl w:val="9E909DF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74B043E2"/>
    <w:multiLevelType w:val="hybridMultilevel"/>
    <w:tmpl w:val="01522250"/>
    <w:lvl w:ilvl="0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4">
    <w:nsid w:val="74DF61B9"/>
    <w:multiLevelType w:val="hybridMultilevel"/>
    <w:tmpl w:val="EAA2FCBE"/>
    <w:lvl w:ilvl="0" w:tplc="A10A71A2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758C5DD2"/>
    <w:multiLevelType w:val="hybridMultilevel"/>
    <w:tmpl w:val="2420255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7BCF01FF"/>
    <w:multiLevelType w:val="hybridMultilevel"/>
    <w:tmpl w:val="644C34D2"/>
    <w:lvl w:ilvl="0" w:tplc="69C8858E">
      <w:start w:val="1"/>
      <w:numFmt w:val="decimal"/>
      <w:pStyle w:val="Program"/>
      <w:lvlText w:val="%1"/>
      <w:lvlJc w:val="right"/>
      <w:pPr>
        <w:tabs>
          <w:tab w:val="num" w:pos="567"/>
        </w:tabs>
        <w:ind w:left="567" w:hanging="142"/>
      </w:pPr>
      <w:rPr>
        <w:rFonts w:hint="default"/>
        <w:b w:val="0"/>
        <w:i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6"/>
  </w:num>
  <w:num w:numId="2">
    <w:abstractNumId w:val="3"/>
  </w:num>
  <w:num w:numId="3">
    <w:abstractNumId w:val="18"/>
  </w:num>
  <w:num w:numId="4">
    <w:abstractNumId w:val="64"/>
  </w:num>
  <w:num w:numId="5">
    <w:abstractNumId w:val="43"/>
  </w:num>
  <w:num w:numId="6">
    <w:abstractNumId w:val="60"/>
  </w:num>
  <w:num w:numId="7">
    <w:abstractNumId w:val="44"/>
  </w:num>
  <w:num w:numId="8">
    <w:abstractNumId w:val="5"/>
  </w:num>
  <w:num w:numId="9">
    <w:abstractNumId w:val="7"/>
  </w:num>
  <w:num w:numId="10">
    <w:abstractNumId w:val="26"/>
  </w:num>
  <w:num w:numId="11">
    <w:abstractNumId w:val="34"/>
  </w:num>
  <w:num w:numId="12">
    <w:abstractNumId w:val="25"/>
  </w:num>
  <w:num w:numId="13">
    <w:abstractNumId w:val="20"/>
  </w:num>
  <w:num w:numId="14">
    <w:abstractNumId w:val="19"/>
  </w:num>
  <w:num w:numId="15">
    <w:abstractNumId w:val="56"/>
  </w:num>
  <w:num w:numId="16">
    <w:abstractNumId w:val="15"/>
  </w:num>
  <w:num w:numId="17">
    <w:abstractNumId w:val="51"/>
  </w:num>
  <w:num w:numId="18">
    <w:abstractNumId w:val="35"/>
  </w:num>
  <w:num w:numId="19">
    <w:abstractNumId w:val="55"/>
  </w:num>
  <w:num w:numId="20">
    <w:abstractNumId w:val="0"/>
  </w:num>
  <w:num w:numId="21">
    <w:abstractNumId w:val="28"/>
  </w:num>
  <w:num w:numId="22">
    <w:abstractNumId w:val="59"/>
  </w:num>
  <w:num w:numId="23">
    <w:abstractNumId w:val="23"/>
  </w:num>
  <w:num w:numId="24">
    <w:abstractNumId w:val="11"/>
  </w:num>
  <w:num w:numId="25">
    <w:abstractNumId w:val="57"/>
  </w:num>
  <w:num w:numId="26">
    <w:abstractNumId w:val="22"/>
  </w:num>
  <w:num w:numId="27">
    <w:abstractNumId w:val="53"/>
  </w:num>
  <w:num w:numId="28">
    <w:abstractNumId w:val="50"/>
  </w:num>
  <w:num w:numId="29">
    <w:abstractNumId w:val="12"/>
  </w:num>
  <w:num w:numId="30">
    <w:abstractNumId w:val="4"/>
  </w:num>
  <w:num w:numId="31">
    <w:abstractNumId w:val="45"/>
  </w:num>
  <w:num w:numId="32">
    <w:abstractNumId w:val="52"/>
  </w:num>
  <w:num w:numId="33">
    <w:abstractNumId w:val="30"/>
  </w:num>
  <w:num w:numId="34">
    <w:abstractNumId w:val="40"/>
  </w:num>
  <w:num w:numId="35">
    <w:abstractNumId w:val="58"/>
  </w:num>
  <w:num w:numId="36">
    <w:abstractNumId w:val="2"/>
  </w:num>
  <w:num w:numId="37">
    <w:abstractNumId w:val="27"/>
  </w:num>
  <w:num w:numId="38">
    <w:abstractNumId w:val="63"/>
  </w:num>
  <w:num w:numId="39">
    <w:abstractNumId w:val="13"/>
  </w:num>
  <w:num w:numId="40">
    <w:abstractNumId w:val="32"/>
  </w:num>
  <w:num w:numId="41">
    <w:abstractNumId w:val="10"/>
  </w:num>
  <w:num w:numId="42">
    <w:abstractNumId w:val="42"/>
  </w:num>
  <w:num w:numId="43">
    <w:abstractNumId w:val="54"/>
  </w:num>
  <w:num w:numId="44">
    <w:abstractNumId w:val="29"/>
  </w:num>
  <w:num w:numId="45">
    <w:abstractNumId w:val="49"/>
  </w:num>
  <w:num w:numId="46">
    <w:abstractNumId w:val="31"/>
  </w:num>
  <w:num w:numId="47">
    <w:abstractNumId w:val="36"/>
  </w:num>
  <w:num w:numId="48">
    <w:abstractNumId w:val="65"/>
  </w:num>
  <w:num w:numId="49">
    <w:abstractNumId w:val="8"/>
  </w:num>
  <w:num w:numId="50">
    <w:abstractNumId w:val="38"/>
  </w:num>
  <w:num w:numId="51">
    <w:abstractNumId w:val="47"/>
  </w:num>
  <w:num w:numId="52">
    <w:abstractNumId w:val="16"/>
  </w:num>
  <w:num w:numId="53">
    <w:abstractNumId w:val="21"/>
  </w:num>
  <w:num w:numId="54">
    <w:abstractNumId w:val="6"/>
  </w:num>
  <w:num w:numId="55">
    <w:abstractNumId w:val="46"/>
  </w:num>
  <w:num w:numId="56">
    <w:abstractNumId w:val="33"/>
  </w:num>
  <w:num w:numId="57">
    <w:abstractNumId w:val="14"/>
  </w:num>
  <w:num w:numId="58">
    <w:abstractNumId w:val="9"/>
  </w:num>
  <w:num w:numId="59">
    <w:abstractNumId w:val="48"/>
  </w:num>
  <w:num w:numId="60">
    <w:abstractNumId w:val="1"/>
  </w:num>
  <w:num w:numId="61">
    <w:abstractNumId w:val="39"/>
  </w:num>
  <w:num w:numId="62">
    <w:abstractNumId w:val="62"/>
  </w:num>
  <w:num w:numId="63">
    <w:abstractNumId w:val="61"/>
  </w:num>
  <w:num w:numId="64">
    <w:abstractNumId w:val="41"/>
  </w:num>
  <w:num w:numId="65">
    <w:abstractNumId w:val="24"/>
  </w:num>
  <w:num w:numId="66">
    <w:abstractNumId w:val="37"/>
  </w:num>
  <w:num w:numId="67">
    <w:abstractNumId w:val="17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attachedTemplate r:id="rId1"/>
  <w:defaultTabStop w:val="709"/>
  <w:autoHyphenation/>
  <w:hyphenationZone w:val="425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6052"/>
    <w:rsid w:val="0000073E"/>
    <w:rsid w:val="00002546"/>
    <w:rsid w:val="0000523E"/>
    <w:rsid w:val="00007E9D"/>
    <w:rsid w:val="00013C6E"/>
    <w:rsid w:val="00016D2E"/>
    <w:rsid w:val="00017091"/>
    <w:rsid w:val="00017BDD"/>
    <w:rsid w:val="00017C0B"/>
    <w:rsid w:val="0002674C"/>
    <w:rsid w:val="00026D91"/>
    <w:rsid w:val="00034857"/>
    <w:rsid w:val="00040E43"/>
    <w:rsid w:val="0004508F"/>
    <w:rsid w:val="00054E3B"/>
    <w:rsid w:val="00055B6E"/>
    <w:rsid w:val="0006242F"/>
    <w:rsid w:val="00065EF8"/>
    <w:rsid w:val="0006726C"/>
    <w:rsid w:val="000721BD"/>
    <w:rsid w:val="0007250B"/>
    <w:rsid w:val="00072551"/>
    <w:rsid w:val="00072EDC"/>
    <w:rsid w:val="00073F2A"/>
    <w:rsid w:val="0008088F"/>
    <w:rsid w:val="000821A3"/>
    <w:rsid w:val="00085D82"/>
    <w:rsid w:val="0008680B"/>
    <w:rsid w:val="00095649"/>
    <w:rsid w:val="000A0970"/>
    <w:rsid w:val="000A0CB9"/>
    <w:rsid w:val="000A245C"/>
    <w:rsid w:val="000A4C3C"/>
    <w:rsid w:val="000A6573"/>
    <w:rsid w:val="000A6F1C"/>
    <w:rsid w:val="000B20A9"/>
    <w:rsid w:val="000B2729"/>
    <w:rsid w:val="000B4587"/>
    <w:rsid w:val="000B6840"/>
    <w:rsid w:val="000B7219"/>
    <w:rsid w:val="000B7236"/>
    <w:rsid w:val="000B7311"/>
    <w:rsid w:val="000C1586"/>
    <w:rsid w:val="000C2584"/>
    <w:rsid w:val="000C4B06"/>
    <w:rsid w:val="000C4C83"/>
    <w:rsid w:val="000C631D"/>
    <w:rsid w:val="000D0966"/>
    <w:rsid w:val="000D25A2"/>
    <w:rsid w:val="000D3FC6"/>
    <w:rsid w:val="000D4486"/>
    <w:rsid w:val="000D73A5"/>
    <w:rsid w:val="000E149C"/>
    <w:rsid w:val="000E3CEA"/>
    <w:rsid w:val="000E46A8"/>
    <w:rsid w:val="000E706E"/>
    <w:rsid w:val="000F06D5"/>
    <w:rsid w:val="000F2B94"/>
    <w:rsid w:val="000F36EC"/>
    <w:rsid w:val="000F5221"/>
    <w:rsid w:val="000F55B0"/>
    <w:rsid w:val="000F6FCE"/>
    <w:rsid w:val="000F7CA2"/>
    <w:rsid w:val="001022AA"/>
    <w:rsid w:val="0010286F"/>
    <w:rsid w:val="00102C1B"/>
    <w:rsid w:val="0010420D"/>
    <w:rsid w:val="0010454F"/>
    <w:rsid w:val="00107A74"/>
    <w:rsid w:val="00110316"/>
    <w:rsid w:val="00114024"/>
    <w:rsid w:val="00115A8C"/>
    <w:rsid w:val="001217A5"/>
    <w:rsid w:val="00123754"/>
    <w:rsid w:val="00126733"/>
    <w:rsid w:val="00126BD3"/>
    <w:rsid w:val="00130987"/>
    <w:rsid w:val="001333BC"/>
    <w:rsid w:val="00135E47"/>
    <w:rsid w:val="0013771B"/>
    <w:rsid w:val="001425F5"/>
    <w:rsid w:val="00143BEF"/>
    <w:rsid w:val="001466B5"/>
    <w:rsid w:val="00152041"/>
    <w:rsid w:val="00152AD1"/>
    <w:rsid w:val="00153458"/>
    <w:rsid w:val="00153B65"/>
    <w:rsid w:val="0015405E"/>
    <w:rsid w:val="001550FE"/>
    <w:rsid w:val="00155E3A"/>
    <w:rsid w:val="00164736"/>
    <w:rsid w:val="00164850"/>
    <w:rsid w:val="00164F3D"/>
    <w:rsid w:val="00173200"/>
    <w:rsid w:val="00174452"/>
    <w:rsid w:val="001745F6"/>
    <w:rsid w:val="00175C55"/>
    <w:rsid w:val="00180A07"/>
    <w:rsid w:val="00181CF0"/>
    <w:rsid w:val="001834A6"/>
    <w:rsid w:val="00186B51"/>
    <w:rsid w:val="001920BA"/>
    <w:rsid w:val="00192214"/>
    <w:rsid w:val="001943A4"/>
    <w:rsid w:val="001A436F"/>
    <w:rsid w:val="001B2865"/>
    <w:rsid w:val="001B3074"/>
    <w:rsid w:val="001B46B3"/>
    <w:rsid w:val="001B4F29"/>
    <w:rsid w:val="001B70A1"/>
    <w:rsid w:val="001B77C4"/>
    <w:rsid w:val="001B7F7A"/>
    <w:rsid w:val="001C3E74"/>
    <w:rsid w:val="001C4D87"/>
    <w:rsid w:val="001C5E67"/>
    <w:rsid w:val="001C7297"/>
    <w:rsid w:val="001D6152"/>
    <w:rsid w:val="001D7323"/>
    <w:rsid w:val="001E0204"/>
    <w:rsid w:val="001E0A4E"/>
    <w:rsid w:val="001E18B2"/>
    <w:rsid w:val="001E66F1"/>
    <w:rsid w:val="001F6DF9"/>
    <w:rsid w:val="00201884"/>
    <w:rsid w:val="00202F71"/>
    <w:rsid w:val="00204004"/>
    <w:rsid w:val="002058DB"/>
    <w:rsid w:val="00206E71"/>
    <w:rsid w:val="00207EE7"/>
    <w:rsid w:val="002108A8"/>
    <w:rsid w:val="00211A0E"/>
    <w:rsid w:val="00212D9D"/>
    <w:rsid w:val="00214518"/>
    <w:rsid w:val="00215B15"/>
    <w:rsid w:val="002169E1"/>
    <w:rsid w:val="00216F2B"/>
    <w:rsid w:val="00221F61"/>
    <w:rsid w:val="00226F6A"/>
    <w:rsid w:val="0022775D"/>
    <w:rsid w:val="0022793B"/>
    <w:rsid w:val="00227A08"/>
    <w:rsid w:val="00232F92"/>
    <w:rsid w:val="00234D20"/>
    <w:rsid w:val="00241284"/>
    <w:rsid w:val="00243A09"/>
    <w:rsid w:val="002556B2"/>
    <w:rsid w:val="002600DF"/>
    <w:rsid w:val="0026310D"/>
    <w:rsid w:val="002642A4"/>
    <w:rsid w:val="00264C85"/>
    <w:rsid w:val="00264E66"/>
    <w:rsid w:val="00267369"/>
    <w:rsid w:val="00270D6B"/>
    <w:rsid w:val="00275417"/>
    <w:rsid w:val="00277F19"/>
    <w:rsid w:val="002812E2"/>
    <w:rsid w:val="00283D9D"/>
    <w:rsid w:val="00284950"/>
    <w:rsid w:val="00284E2A"/>
    <w:rsid w:val="00285EDB"/>
    <w:rsid w:val="00287479"/>
    <w:rsid w:val="00293150"/>
    <w:rsid w:val="00293EA1"/>
    <w:rsid w:val="00294C06"/>
    <w:rsid w:val="00295950"/>
    <w:rsid w:val="002A2EE3"/>
    <w:rsid w:val="002A4B7E"/>
    <w:rsid w:val="002B387B"/>
    <w:rsid w:val="002B3A89"/>
    <w:rsid w:val="002B6BDE"/>
    <w:rsid w:val="002B7663"/>
    <w:rsid w:val="002C31FE"/>
    <w:rsid w:val="002C5347"/>
    <w:rsid w:val="002D059C"/>
    <w:rsid w:val="002D0852"/>
    <w:rsid w:val="002E3589"/>
    <w:rsid w:val="002E3F42"/>
    <w:rsid w:val="002E4783"/>
    <w:rsid w:val="002E7314"/>
    <w:rsid w:val="002F46BA"/>
    <w:rsid w:val="002F48D5"/>
    <w:rsid w:val="002F62B7"/>
    <w:rsid w:val="00300D2E"/>
    <w:rsid w:val="00306D5F"/>
    <w:rsid w:val="00307817"/>
    <w:rsid w:val="0031340C"/>
    <w:rsid w:val="0031704C"/>
    <w:rsid w:val="0031781E"/>
    <w:rsid w:val="003234F2"/>
    <w:rsid w:val="00323D9C"/>
    <w:rsid w:val="00326D46"/>
    <w:rsid w:val="00331985"/>
    <w:rsid w:val="0033285F"/>
    <w:rsid w:val="00332955"/>
    <w:rsid w:val="003351D4"/>
    <w:rsid w:val="00337C30"/>
    <w:rsid w:val="00340F68"/>
    <w:rsid w:val="00341976"/>
    <w:rsid w:val="00344013"/>
    <w:rsid w:val="00344B47"/>
    <w:rsid w:val="00353139"/>
    <w:rsid w:val="003614A2"/>
    <w:rsid w:val="0036542B"/>
    <w:rsid w:val="00370B74"/>
    <w:rsid w:val="0037154A"/>
    <w:rsid w:val="003745B4"/>
    <w:rsid w:val="00374F77"/>
    <w:rsid w:val="003829F5"/>
    <w:rsid w:val="00383C86"/>
    <w:rsid w:val="003843B5"/>
    <w:rsid w:val="003845B5"/>
    <w:rsid w:val="00384880"/>
    <w:rsid w:val="0038561D"/>
    <w:rsid w:val="0039055F"/>
    <w:rsid w:val="00390F6D"/>
    <w:rsid w:val="0039297D"/>
    <w:rsid w:val="003943A8"/>
    <w:rsid w:val="003952A4"/>
    <w:rsid w:val="00396D8E"/>
    <w:rsid w:val="003A284C"/>
    <w:rsid w:val="003A2F25"/>
    <w:rsid w:val="003A45C7"/>
    <w:rsid w:val="003A4C54"/>
    <w:rsid w:val="003A4C89"/>
    <w:rsid w:val="003A6721"/>
    <w:rsid w:val="003A678C"/>
    <w:rsid w:val="003C28E7"/>
    <w:rsid w:val="003C2D61"/>
    <w:rsid w:val="003C3A70"/>
    <w:rsid w:val="003C5297"/>
    <w:rsid w:val="003C61D9"/>
    <w:rsid w:val="003D1BFB"/>
    <w:rsid w:val="003D3444"/>
    <w:rsid w:val="003E1852"/>
    <w:rsid w:val="003E2E90"/>
    <w:rsid w:val="003E3082"/>
    <w:rsid w:val="003E45DE"/>
    <w:rsid w:val="003E6CF1"/>
    <w:rsid w:val="003E746E"/>
    <w:rsid w:val="003F2065"/>
    <w:rsid w:val="003F4287"/>
    <w:rsid w:val="003F4F69"/>
    <w:rsid w:val="003F5210"/>
    <w:rsid w:val="0040052C"/>
    <w:rsid w:val="00404515"/>
    <w:rsid w:val="00404E72"/>
    <w:rsid w:val="00410D82"/>
    <w:rsid w:val="00413100"/>
    <w:rsid w:val="00415361"/>
    <w:rsid w:val="0041783E"/>
    <w:rsid w:val="00421E03"/>
    <w:rsid w:val="00426832"/>
    <w:rsid w:val="004268D2"/>
    <w:rsid w:val="00430832"/>
    <w:rsid w:val="004309FC"/>
    <w:rsid w:val="00432771"/>
    <w:rsid w:val="00435723"/>
    <w:rsid w:val="00443931"/>
    <w:rsid w:val="00444997"/>
    <w:rsid w:val="00444E58"/>
    <w:rsid w:val="0044784D"/>
    <w:rsid w:val="00451E89"/>
    <w:rsid w:val="00454C99"/>
    <w:rsid w:val="0045661B"/>
    <w:rsid w:val="00457983"/>
    <w:rsid w:val="00467332"/>
    <w:rsid w:val="0047109E"/>
    <w:rsid w:val="00471DC3"/>
    <w:rsid w:val="00473859"/>
    <w:rsid w:val="00475F8F"/>
    <w:rsid w:val="00476A6A"/>
    <w:rsid w:val="00476F0F"/>
    <w:rsid w:val="00484EAA"/>
    <w:rsid w:val="00485955"/>
    <w:rsid w:val="00490DBD"/>
    <w:rsid w:val="00491083"/>
    <w:rsid w:val="00492898"/>
    <w:rsid w:val="004A0351"/>
    <w:rsid w:val="004A105F"/>
    <w:rsid w:val="004A2A34"/>
    <w:rsid w:val="004A2B45"/>
    <w:rsid w:val="004A51A5"/>
    <w:rsid w:val="004A5527"/>
    <w:rsid w:val="004A5F68"/>
    <w:rsid w:val="004B0D62"/>
    <w:rsid w:val="004B3BD2"/>
    <w:rsid w:val="004B3EB6"/>
    <w:rsid w:val="004B530B"/>
    <w:rsid w:val="004C02CE"/>
    <w:rsid w:val="004C182D"/>
    <w:rsid w:val="004C19BC"/>
    <w:rsid w:val="004C6123"/>
    <w:rsid w:val="004D1339"/>
    <w:rsid w:val="004D14C3"/>
    <w:rsid w:val="004D1B96"/>
    <w:rsid w:val="004D1C01"/>
    <w:rsid w:val="004D1F31"/>
    <w:rsid w:val="004D2CD8"/>
    <w:rsid w:val="004D2FAD"/>
    <w:rsid w:val="004E027A"/>
    <w:rsid w:val="004E1E8F"/>
    <w:rsid w:val="004E4F6F"/>
    <w:rsid w:val="004E54EA"/>
    <w:rsid w:val="004E6AAC"/>
    <w:rsid w:val="004F0456"/>
    <w:rsid w:val="004F3C22"/>
    <w:rsid w:val="004F3F2C"/>
    <w:rsid w:val="004F63A5"/>
    <w:rsid w:val="004F74F0"/>
    <w:rsid w:val="00501579"/>
    <w:rsid w:val="005029AC"/>
    <w:rsid w:val="00502AE3"/>
    <w:rsid w:val="00510936"/>
    <w:rsid w:val="00512899"/>
    <w:rsid w:val="00512AA6"/>
    <w:rsid w:val="005132EE"/>
    <w:rsid w:val="00516F12"/>
    <w:rsid w:val="00517DB4"/>
    <w:rsid w:val="00522A53"/>
    <w:rsid w:val="00530068"/>
    <w:rsid w:val="00536A59"/>
    <w:rsid w:val="00540CC6"/>
    <w:rsid w:val="005416B8"/>
    <w:rsid w:val="00541A26"/>
    <w:rsid w:val="00544FD8"/>
    <w:rsid w:val="00545C0A"/>
    <w:rsid w:val="00555AC3"/>
    <w:rsid w:val="00560C53"/>
    <w:rsid w:val="005660F5"/>
    <w:rsid w:val="005704BF"/>
    <w:rsid w:val="005754F1"/>
    <w:rsid w:val="00575F37"/>
    <w:rsid w:val="00581448"/>
    <w:rsid w:val="00582422"/>
    <w:rsid w:val="005831A2"/>
    <w:rsid w:val="005859FF"/>
    <w:rsid w:val="00587E15"/>
    <w:rsid w:val="005900B0"/>
    <w:rsid w:val="00594CC0"/>
    <w:rsid w:val="005968F6"/>
    <w:rsid w:val="005B0223"/>
    <w:rsid w:val="005B0D68"/>
    <w:rsid w:val="005B25D6"/>
    <w:rsid w:val="005B2832"/>
    <w:rsid w:val="005B5D98"/>
    <w:rsid w:val="005B7CEB"/>
    <w:rsid w:val="005C4A8F"/>
    <w:rsid w:val="005C5D8A"/>
    <w:rsid w:val="005C60A9"/>
    <w:rsid w:val="005D0F07"/>
    <w:rsid w:val="005D224E"/>
    <w:rsid w:val="005D2A56"/>
    <w:rsid w:val="005D6141"/>
    <w:rsid w:val="005E027D"/>
    <w:rsid w:val="005E541D"/>
    <w:rsid w:val="005F153C"/>
    <w:rsid w:val="005F1EB0"/>
    <w:rsid w:val="005F37A3"/>
    <w:rsid w:val="005F5122"/>
    <w:rsid w:val="005F6B17"/>
    <w:rsid w:val="006074D6"/>
    <w:rsid w:val="00610099"/>
    <w:rsid w:val="00613E8D"/>
    <w:rsid w:val="00621F83"/>
    <w:rsid w:val="00631756"/>
    <w:rsid w:val="00637C44"/>
    <w:rsid w:val="006405DB"/>
    <w:rsid w:val="00641A4C"/>
    <w:rsid w:val="00646084"/>
    <w:rsid w:val="00647862"/>
    <w:rsid w:val="006520A7"/>
    <w:rsid w:val="0065213B"/>
    <w:rsid w:val="00653482"/>
    <w:rsid w:val="006536C7"/>
    <w:rsid w:val="0065563A"/>
    <w:rsid w:val="0065792B"/>
    <w:rsid w:val="00663F9A"/>
    <w:rsid w:val="0066442A"/>
    <w:rsid w:val="00666831"/>
    <w:rsid w:val="00667306"/>
    <w:rsid w:val="00671552"/>
    <w:rsid w:val="006722F9"/>
    <w:rsid w:val="006750CB"/>
    <w:rsid w:val="00676C06"/>
    <w:rsid w:val="00681B5C"/>
    <w:rsid w:val="00682AE2"/>
    <w:rsid w:val="0068366B"/>
    <w:rsid w:val="0069062F"/>
    <w:rsid w:val="006906BA"/>
    <w:rsid w:val="0069593B"/>
    <w:rsid w:val="006969D3"/>
    <w:rsid w:val="00696A8F"/>
    <w:rsid w:val="006B0BEC"/>
    <w:rsid w:val="006B1674"/>
    <w:rsid w:val="006B358F"/>
    <w:rsid w:val="006B5A6D"/>
    <w:rsid w:val="006B7945"/>
    <w:rsid w:val="006C465D"/>
    <w:rsid w:val="006C5EBC"/>
    <w:rsid w:val="006C6616"/>
    <w:rsid w:val="006C6FD0"/>
    <w:rsid w:val="006D3216"/>
    <w:rsid w:val="006D4D80"/>
    <w:rsid w:val="006E0476"/>
    <w:rsid w:val="006E3105"/>
    <w:rsid w:val="006E3766"/>
    <w:rsid w:val="006E6758"/>
    <w:rsid w:val="006F4E1E"/>
    <w:rsid w:val="006F4FFE"/>
    <w:rsid w:val="006F60DF"/>
    <w:rsid w:val="006F72A3"/>
    <w:rsid w:val="006F7D02"/>
    <w:rsid w:val="00700C6F"/>
    <w:rsid w:val="00701B4E"/>
    <w:rsid w:val="0071043B"/>
    <w:rsid w:val="00710BAD"/>
    <w:rsid w:val="007111A7"/>
    <w:rsid w:val="00715039"/>
    <w:rsid w:val="00717B19"/>
    <w:rsid w:val="00717C30"/>
    <w:rsid w:val="00722C52"/>
    <w:rsid w:val="007243DE"/>
    <w:rsid w:val="0072591F"/>
    <w:rsid w:val="0072693A"/>
    <w:rsid w:val="00727198"/>
    <w:rsid w:val="00733DDD"/>
    <w:rsid w:val="00734044"/>
    <w:rsid w:val="0073644C"/>
    <w:rsid w:val="00737B47"/>
    <w:rsid w:val="00737C1D"/>
    <w:rsid w:val="00740626"/>
    <w:rsid w:val="00747C9B"/>
    <w:rsid w:val="007548A2"/>
    <w:rsid w:val="007549C3"/>
    <w:rsid w:val="007565DA"/>
    <w:rsid w:val="00760811"/>
    <w:rsid w:val="00764BE4"/>
    <w:rsid w:val="00764F3C"/>
    <w:rsid w:val="00771180"/>
    <w:rsid w:val="007750FB"/>
    <w:rsid w:val="00780968"/>
    <w:rsid w:val="00782B8C"/>
    <w:rsid w:val="00782E4D"/>
    <w:rsid w:val="00784BAA"/>
    <w:rsid w:val="00792A22"/>
    <w:rsid w:val="007940D0"/>
    <w:rsid w:val="007A035A"/>
    <w:rsid w:val="007A6415"/>
    <w:rsid w:val="007B53D9"/>
    <w:rsid w:val="007B689C"/>
    <w:rsid w:val="007C0282"/>
    <w:rsid w:val="007C5EF2"/>
    <w:rsid w:val="007D12B0"/>
    <w:rsid w:val="007D2B13"/>
    <w:rsid w:val="007D491C"/>
    <w:rsid w:val="007D6B9A"/>
    <w:rsid w:val="007D751A"/>
    <w:rsid w:val="007E055A"/>
    <w:rsid w:val="007E6005"/>
    <w:rsid w:val="007E786E"/>
    <w:rsid w:val="007F1D5B"/>
    <w:rsid w:val="007F4FA9"/>
    <w:rsid w:val="00801F80"/>
    <w:rsid w:val="00805D2C"/>
    <w:rsid w:val="00810006"/>
    <w:rsid w:val="00811681"/>
    <w:rsid w:val="0081328D"/>
    <w:rsid w:val="00813667"/>
    <w:rsid w:val="00813F27"/>
    <w:rsid w:val="0081610F"/>
    <w:rsid w:val="0081647A"/>
    <w:rsid w:val="00822404"/>
    <w:rsid w:val="00822E76"/>
    <w:rsid w:val="00823AC1"/>
    <w:rsid w:val="0083015F"/>
    <w:rsid w:val="00833244"/>
    <w:rsid w:val="00837BFE"/>
    <w:rsid w:val="00837DEA"/>
    <w:rsid w:val="00841422"/>
    <w:rsid w:val="008418E2"/>
    <w:rsid w:val="00842553"/>
    <w:rsid w:val="00844864"/>
    <w:rsid w:val="008451F9"/>
    <w:rsid w:val="0084748D"/>
    <w:rsid w:val="00852685"/>
    <w:rsid w:val="00853957"/>
    <w:rsid w:val="008571BA"/>
    <w:rsid w:val="0086095F"/>
    <w:rsid w:val="00861333"/>
    <w:rsid w:val="008614E2"/>
    <w:rsid w:val="00861E60"/>
    <w:rsid w:val="008650CE"/>
    <w:rsid w:val="00871551"/>
    <w:rsid w:val="008737A9"/>
    <w:rsid w:val="008746A1"/>
    <w:rsid w:val="008768BA"/>
    <w:rsid w:val="008778F1"/>
    <w:rsid w:val="00877F38"/>
    <w:rsid w:val="008801FB"/>
    <w:rsid w:val="008829D4"/>
    <w:rsid w:val="008842C6"/>
    <w:rsid w:val="008853AB"/>
    <w:rsid w:val="0088751F"/>
    <w:rsid w:val="00890DBC"/>
    <w:rsid w:val="008A207A"/>
    <w:rsid w:val="008A3EA7"/>
    <w:rsid w:val="008A5C94"/>
    <w:rsid w:val="008A5F4C"/>
    <w:rsid w:val="008B4A66"/>
    <w:rsid w:val="008C30C4"/>
    <w:rsid w:val="008C46B0"/>
    <w:rsid w:val="008C4929"/>
    <w:rsid w:val="008C519D"/>
    <w:rsid w:val="008C6DFA"/>
    <w:rsid w:val="008C7D8C"/>
    <w:rsid w:val="008D18CB"/>
    <w:rsid w:val="008D2204"/>
    <w:rsid w:val="008D5FF9"/>
    <w:rsid w:val="008D6074"/>
    <w:rsid w:val="008D60F9"/>
    <w:rsid w:val="008D7FBC"/>
    <w:rsid w:val="008E34F8"/>
    <w:rsid w:val="008F0427"/>
    <w:rsid w:val="008F0605"/>
    <w:rsid w:val="008F1CA2"/>
    <w:rsid w:val="008F45D6"/>
    <w:rsid w:val="009004B2"/>
    <w:rsid w:val="009008C8"/>
    <w:rsid w:val="00901699"/>
    <w:rsid w:val="00903D7D"/>
    <w:rsid w:val="00904A77"/>
    <w:rsid w:val="00911318"/>
    <w:rsid w:val="00917C1C"/>
    <w:rsid w:val="009201D8"/>
    <w:rsid w:val="00923558"/>
    <w:rsid w:val="00926F9D"/>
    <w:rsid w:val="009279FA"/>
    <w:rsid w:val="00933D33"/>
    <w:rsid w:val="00934775"/>
    <w:rsid w:val="00936596"/>
    <w:rsid w:val="00945286"/>
    <w:rsid w:val="00945A06"/>
    <w:rsid w:val="0094700C"/>
    <w:rsid w:val="00947931"/>
    <w:rsid w:val="009501D6"/>
    <w:rsid w:val="00951487"/>
    <w:rsid w:val="00951C38"/>
    <w:rsid w:val="00952910"/>
    <w:rsid w:val="00953442"/>
    <w:rsid w:val="00956052"/>
    <w:rsid w:val="00957150"/>
    <w:rsid w:val="0096095C"/>
    <w:rsid w:val="0096306F"/>
    <w:rsid w:val="00964CB7"/>
    <w:rsid w:val="00965C94"/>
    <w:rsid w:val="00965DEB"/>
    <w:rsid w:val="00967422"/>
    <w:rsid w:val="00972B58"/>
    <w:rsid w:val="009800AE"/>
    <w:rsid w:val="00982BBF"/>
    <w:rsid w:val="00983368"/>
    <w:rsid w:val="0098551F"/>
    <w:rsid w:val="00990D36"/>
    <w:rsid w:val="0099748C"/>
    <w:rsid w:val="009A015F"/>
    <w:rsid w:val="009A0B3B"/>
    <w:rsid w:val="009A2EB2"/>
    <w:rsid w:val="009A3B03"/>
    <w:rsid w:val="009B5927"/>
    <w:rsid w:val="009B779A"/>
    <w:rsid w:val="009B7EF9"/>
    <w:rsid w:val="009C0468"/>
    <w:rsid w:val="009C2951"/>
    <w:rsid w:val="009C2F5C"/>
    <w:rsid w:val="009C31DB"/>
    <w:rsid w:val="009C3C2B"/>
    <w:rsid w:val="009C422D"/>
    <w:rsid w:val="009C42FA"/>
    <w:rsid w:val="009C4A74"/>
    <w:rsid w:val="009C7542"/>
    <w:rsid w:val="009C7EAA"/>
    <w:rsid w:val="009D191D"/>
    <w:rsid w:val="009D3E65"/>
    <w:rsid w:val="009D6665"/>
    <w:rsid w:val="009D7B1F"/>
    <w:rsid w:val="009E1298"/>
    <w:rsid w:val="009E19D6"/>
    <w:rsid w:val="009E2B87"/>
    <w:rsid w:val="009E3AB4"/>
    <w:rsid w:val="009E4CD4"/>
    <w:rsid w:val="009E6F70"/>
    <w:rsid w:val="009F05FD"/>
    <w:rsid w:val="009F0E22"/>
    <w:rsid w:val="009F314C"/>
    <w:rsid w:val="00A02CD5"/>
    <w:rsid w:val="00A048B7"/>
    <w:rsid w:val="00A05BEA"/>
    <w:rsid w:val="00A05F70"/>
    <w:rsid w:val="00A11FA2"/>
    <w:rsid w:val="00A1477D"/>
    <w:rsid w:val="00A16126"/>
    <w:rsid w:val="00A16CC8"/>
    <w:rsid w:val="00A20360"/>
    <w:rsid w:val="00A22690"/>
    <w:rsid w:val="00A27EBE"/>
    <w:rsid w:val="00A35EF2"/>
    <w:rsid w:val="00A41F01"/>
    <w:rsid w:val="00A437EB"/>
    <w:rsid w:val="00A51B71"/>
    <w:rsid w:val="00A51C81"/>
    <w:rsid w:val="00A542B6"/>
    <w:rsid w:val="00A545BE"/>
    <w:rsid w:val="00A54B4B"/>
    <w:rsid w:val="00A54DF9"/>
    <w:rsid w:val="00A559E6"/>
    <w:rsid w:val="00A55E03"/>
    <w:rsid w:val="00A644BD"/>
    <w:rsid w:val="00A645C2"/>
    <w:rsid w:val="00A66560"/>
    <w:rsid w:val="00A672BD"/>
    <w:rsid w:val="00A67EF5"/>
    <w:rsid w:val="00A67FD1"/>
    <w:rsid w:val="00A703C5"/>
    <w:rsid w:val="00A7492B"/>
    <w:rsid w:val="00A817B2"/>
    <w:rsid w:val="00A818B4"/>
    <w:rsid w:val="00A82583"/>
    <w:rsid w:val="00A845DD"/>
    <w:rsid w:val="00A85075"/>
    <w:rsid w:val="00A86B22"/>
    <w:rsid w:val="00A86BC6"/>
    <w:rsid w:val="00A91C7F"/>
    <w:rsid w:val="00A94EBE"/>
    <w:rsid w:val="00A9748F"/>
    <w:rsid w:val="00AA3D02"/>
    <w:rsid w:val="00AA75D5"/>
    <w:rsid w:val="00AA7C34"/>
    <w:rsid w:val="00AB1185"/>
    <w:rsid w:val="00AB1765"/>
    <w:rsid w:val="00AB5161"/>
    <w:rsid w:val="00AB68C7"/>
    <w:rsid w:val="00AC1CED"/>
    <w:rsid w:val="00AC4947"/>
    <w:rsid w:val="00AC6497"/>
    <w:rsid w:val="00AC6D1F"/>
    <w:rsid w:val="00AD492D"/>
    <w:rsid w:val="00AE056C"/>
    <w:rsid w:val="00AE0BB2"/>
    <w:rsid w:val="00AE43C7"/>
    <w:rsid w:val="00AE5AA6"/>
    <w:rsid w:val="00AE5C4B"/>
    <w:rsid w:val="00AE6886"/>
    <w:rsid w:val="00AE77A0"/>
    <w:rsid w:val="00AF0879"/>
    <w:rsid w:val="00AF1C18"/>
    <w:rsid w:val="00AF475B"/>
    <w:rsid w:val="00AF52F7"/>
    <w:rsid w:val="00AF5B38"/>
    <w:rsid w:val="00AF6027"/>
    <w:rsid w:val="00B01D47"/>
    <w:rsid w:val="00B01E2E"/>
    <w:rsid w:val="00B10525"/>
    <w:rsid w:val="00B12E5F"/>
    <w:rsid w:val="00B14121"/>
    <w:rsid w:val="00B15B56"/>
    <w:rsid w:val="00B1714E"/>
    <w:rsid w:val="00B22744"/>
    <w:rsid w:val="00B24431"/>
    <w:rsid w:val="00B265CF"/>
    <w:rsid w:val="00B338FB"/>
    <w:rsid w:val="00B35720"/>
    <w:rsid w:val="00B4065F"/>
    <w:rsid w:val="00B428AB"/>
    <w:rsid w:val="00B432DA"/>
    <w:rsid w:val="00B44947"/>
    <w:rsid w:val="00B50B15"/>
    <w:rsid w:val="00B602FC"/>
    <w:rsid w:val="00B659B4"/>
    <w:rsid w:val="00B6613B"/>
    <w:rsid w:val="00B7135B"/>
    <w:rsid w:val="00B73D00"/>
    <w:rsid w:val="00B7734E"/>
    <w:rsid w:val="00B8038A"/>
    <w:rsid w:val="00B81AAF"/>
    <w:rsid w:val="00B87E6B"/>
    <w:rsid w:val="00B92143"/>
    <w:rsid w:val="00B94764"/>
    <w:rsid w:val="00B94D36"/>
    <w:rsid w:val="00BA37A2"/>
    <w:rsid w:val="00BA5541"/>
    <w:rsid w:val="00BA608D"/>
    <w:rsid w:val="00BB1092"/>
    <w:rsid w:val="00BB15AF"/>
    <w:rsid w:val="00BB2DC7"/>
    <w:rsid w:val="00BC2C50"/>
    <w:rsid w:val="00BC55D9"/>
    <w:rsid w:val="00BC57C4"/>
    <w:rsid w:val="00BD0A78"/>
    <w:rsid w:val="00BD19A8"/>
    <w:rsid w:val="00BD4B23"/>
    <w:rsid w:val="00BD5A37"/>
    <w:rsid w:val="00BE0B85"/>
    <w:rsid w:val="00BE171A"/>
    <w:rsid w:val="00BE1C8C"/>
    <w:rsid w:val="00BE2C6A"/>
    <w:rsid w:val="00BE3D36"/>
    <w:rsid w:val="00BE5A27"/>
    <w:rsid w:val="00BE7F9E"/>
    <w:rsid w:val="00BF00B7"/>
    <w:rsid w:val="00BF0E6B"/>
    <w:rsid w:val="00BF2A98"/>
    <w:rsid w:val="00BF37DE"/>
    <w:rsid w:val="00BF5F9E"/>
    <w:rsid w:val="00BF67BE"/>
    <w:rsid w:val="00BF76FD"/>
    <w:rsid w:val="00C00A88"/>
    <w:rsid w:val="00C01B63"/>
    <w:rsid w:val="00C0282B"/>
    <w:rsid w:val="00C02E88"/>
    <w:rsid w:val="00C066F6"/>
    <w:rsid w:val="00C12347"/>
    <w:rsid w:val="00C1716C"/>
    <w:rsid w:val="00C21FA2"/>
    <w:rsid w:val="00C22C31"/>
    <w:rsid w:val="00C237CF"/>
    <w:rsid w:val="00C25564"/>
    <w:rsid w:val="00C27BD6"/>
    <w:rsid w:val="00C329E7"/>
    <w:rsid w:val="00C40475"/>
    <w:rsid w:val="00C40A74"/>
    <w:rsid w:val="00C4206C"/>
    <w:rsid w:val="00C431EF"/>
    <w:rsid w:val="00C43768"/>
    <w:rsid w:val="00C500E3"/>
    <w:rsid w:val="00C50236"/>
    <w:rsid w:val="00C50CC2"/>
    <w:rsid w:val="00C519C0"/>
    <w:rsid w:val="00C5205C"/>
    <w:rsid w:val="00C53292"/>
    <w:rsid w:val="00C56600"/>
    <w:rsid w:val="00C617BA"/>
    <w:rsid w:val="00C6215A"/>
    <w:rsid w:val="00C64DE5"/>
    <w:rsid w:val="00C70AB3"/>
    <w:rsid w:val="00C70BFC"/>
    <w:rsid w:val="00C73E8B"/>
    <w:rsid w:val="00C76492"/>
    <w:rsid w:val="00C809BB"/>
    <w:rsid w:val="00C82057"/>
    <w:rsid w:val="00C866D6"/>
    <w:rsid w:val="00C87418"/>
    <w:rsid w:val="00C91937"/>
    <w:rsid w:val="00C94449"/>
    <w:rsid w:val="00C944A7"/>
    <w:rsid w:val="00C9532C"/>
    <w:rsid w:val="00C9759B"/>
    <w:rsid w:val="00C97D3E"/>
    <w:rsid w:val="00CA240F"/>
    <w:rsid w:val="00CA2A89"/>
    <w:rsid w:val="00CA5227"/>
    <w:rsid w:val="00CA7FAA"/>
    <w:rsid w:val="00CB5F2C"/>
    <w:rsid w:val="00CB7F7D"/>
    <w:rsid w:val="00CC612C"/>
    <w:rsid w:val="00CC6D3C"/>
    <w:rsid w:val="00CC6DAD"/>
    <w:rsid w:val="00CC749A"/>
    <w:rsid w:val="00CD0892"/>
    <w:rsid w:val="00CD0C1D"/>
    <w:rsid w:val="00CD101C"/>
    <w:rsid w:val="00CD45EF"/>
    <w:rsid w:val="00CD4D82"/>
    <w:rsid w:val="00CD4DBE"/>
    <w:rsid w:val="00CD7022"/>
    <w:rsid w:val="00CD73CB"/>
    <w:rsid w:val="00CE1B9B"/>
    <w:rsid w:val="00CE32F8"/>
    <w:rsid w:val="00D01669"/>
    <w:rsid w:val="00D02147"/>
    <w:rsid w:val="00D033A9"/>
    <w:rsid w:val="00D11831"/>
    <w:rsid w:val="00D14123"/>
    <w:rsid w:val="00D1786A"/>
    <w:rsid w:val="00D22BDF"/>
    <w:rsid w:val="00D22ED4"/>
    <w:rsid w:val="00D22F7A"/>
    <w:rsid w:val="00D23529"/>
    <w:rsid w:val="00D24F6A"/>
    <w:rsid w:val="00D261D9"/>
    <w:rsid w:val="00D312C9"/>
    <w:rsid w:val="00D31C23"/>
    <w:rsid w:val="00D34B4D"/>
    <w:rsid w:val="00D3650A"/>
    <w:rsid w:val="00D37F08"/>
    <w:rsid w:val="00D4117C"/>
    <w:rsid w:val="00D43D00"/>
    <w:rsid w:val="00D51D6F"/>
    <w:rsid w:val="00D5230A"/>
    <w:rsid w:val="00D619DF"/>
    <w:rsid w:val="00D64AFD"/>
    <w:rsid w:val="00D71825"/>
    <w:rsid w:val="00D754C1"/>
    <w:rsid w:val="00D77F5B"/>
    <w:rsid w:val="00D80B8E"/>
    <w:rsid w:val="00D873AF"/>
    <w:rsid w:val="00D91ECB"/>
    <w:rsid w:val="00D93FBF"/>
    <w:rsid w:val="00D9476B"/>
    <w:rsid w:val="00D95A96"/>
    <w:rsid w:val="00D9670A"/>
    <w:rsid w:val="00DA0859"/>
    <w:rsid w:val="00DA4D97"/>
    <w:rsid w:val="00DA7E4F"/>
    <w:rsid w:val="00DA7EDA"/>
    <w:rsid w:val="00DB2AA1"/>
    <w:rsid w:val="00DB5062"/>
    <w:rsid w:val="00DB5C1A"/>
    <w:rsid w:val="00DB69DB"/>
    <w:rsid w:val="00DB708F"/>
    <w:rsid w:val="00DB7844"/>
    <w:rsid w:val="00DC37FA"/>
    <w:rsid w:val="00DC5AFB"/>
    <w:rsid w:val="00DC7154"/>
    <w:rsid w:val="00DC7F3F"/>
    <w:rsid w:val="00DD63C6"/>
    <w:rsid w:val="00DD69E7"/>
    <w:rsid w:val="00DD7B77"/>
    <w:rsid w:val="00DE5AFC"/>
    <w:rsid w:val="00DE6427"/>
    <w:rsid w:val="00DE6DE2"/>
    <w:rsid w:val="00DF09C1"/>
    <w:rsid w:val="00DF09C8"/>
    <w:rsid w:val="00DF2CA4"/>
    <w:rsid w:val="00DF2ED5"/>
    <w:rsid w:val="00DF2EDF"/>
    <w:rsid w:val="00DF303D"/>
    <w:rsid w:val="00DF62A5"/>
    <w:rsid w:val="00DF782D"/>
    <w:rsid w:val="00E022B8"/>
    <w:rsid w:val="00E0336C"/>
    <w:rsid w:val="00E04C63"/>
    <w:rsid w:val="00E04E54"/>
    <w:rsid w:val="00E0702C"/>
    <w:rsid w:val="00E07C0D"/>
    <w:rsid w:val="00E07E06"/>
    <w:rsid w:val="00E12CF4"/>
    <w:rsid w:val="00E22C11"/>
    <w:rsid w:val="00E262AD"/>
    <w:rsid w:val="00E26DF8"/>
    <w:rsid w:val="00E27465"/>
    <w:rsid w:val="00E31008"/>
    <w:rsid w:val="00E3429D"/>
    <w:rsid w:val="00E34CC6"/>
    <w:rsid w:val="00E351BF"/>
    <w:rsid w:val="00E36D87"/>
    <w:rsid w:val="00E379BB"/>
    <w:rsid w:val="00E417ED"/>
    <w:rsid w:val="00E4386F"/>
    <w:rsid w:val="00E44417"/>
    <w:rsid w:val="00E4732A"/>
    <w:rsid w:val="00E50985"/>
    <w:rsid w:val="00E51AEC"/>
    <w:rsid w:val="00E544B7"/>
    <w:rsid w:val="00E54F8F"/>
    <w:rsid w:val="00E57711"/>
    <w:rsid w:val="00E616C1"/>
    <w:rsid w:val="00E61ECD"/>
    <w:rsid w:val="00E658CE"/>
    <w:rsid w:val="00E66DD7"/>
    <w:rsid w:val="00E66E62"/>
    <w:rsid w:val="00E6776E"/>
    <w:rsid w:val="00E7047C"/>
    <w:rsid w:val="00E7081B"/>
    <w:rsid w:val="00E70D58"/>
    <w:rsid w:val="00E77F89"/>
    <w:rsid w:val="00E82781"/>
    <w:rsid w:val="00E83D48"/>
    <w:rsid w:val="00E843FB"/>
    <w:rsid w:val="00E84A61"/>
    <w:rsid w:val="00E84B54"/>
    <w:rsid w:val="00E84DBF"/>
    <w:rsid w:val="00E8741D"/>
    <w:rsid w:val="00E95E68"/>
    <w:rsid w:val="00EA1527"/>
    <w:rsid w:val="00EA2062"/>
    <w:rsid w:val="00EA2B92"/>
    <w:rsid w:val="00EA4A9C"/>
    <w:rsid w:val="00EC1A4F"/>
    <w:rsid w:val="00EC2780"/>
    <w:rsid w:val="00EC6DF8"/>
    <w:rsid w:val="00EC7774"/>
    <w:rsid w:val="00ED01AF"/>
    <w:rsid w:val="00ED1144"/>
    <w:rsid w:val="00ED2EFE"/>
    <w:rsid w:val="00ED48D5"/>
    <w:rsid w:val="00ED77EC"/>
    <w:rsid w:val="00EE1302"/>
    <w:rsid w:val="00EE34AF"/>
    <w:rsid w:val="00EE5EC7"/>
    <w:rsid w:val="00EF190B"/>
    <w:rsid w:val="00EF3BC8"/>
    <w:rsid w:val="00EF6BB3"/>
    <w:rsid w:val="00EF784C"/>
    <w:rsid w:val="00F00525"/>
    <w:rsid w:val="00F01448"/>
    <w:rsid w:val="00F0308F"/>
    <w:rsid w:val="00F03DA6"/>
    <w:rsid w:val="00F04BA6"/>
    <w:rsid w:val="00F118BD"/>
    <w:rsid w:val="00F13E7A"/>
    <w:rsid w:val="00F148A5"/>
    <w:rsid w:val="00F149F0"/>
    <w:rsid w:val="00F168F8"/>
    <w:rsid w:val="00F21AEF"/>
    <w:rsid w:val="00F22EF7"/>
    <w:rsid w:val="00F2311E"/>
    <w:rsid w:val="00F31FFB"/>
    <w:rsid w:val="00F35F98"/>
    <w:rsid w:val="00F40D1C"/>
    <w:rsid w:val="00F455D7"/>
    <w:rsid w:val="00F47468"/>
    <w:rsid w:val="00F6106E"/>
    <w:rsid w:val="00F6149B"/>
    <w:rsid w:val="00F61AA9"/>
    <w:rsid w:val="00F62020"/>
    <w:rsid w:val="00F647B0"/>
    <w:rsid w:val="00F67DB7"/>
    <w:rsid w:val="00F737AC"/>
    <w:rsid w:val="00F7599A"/>
    <w:rsid w:val="00F82E04"/>
    <w:rsid w:val="00F83775"/>
    <w:rsid w:val="00F87178"/>
    <w:rsid w:val="00F90B49"/>
    <w:rsid w:val="00F95904"/>
    <w:rsid w:val="00FA2DE3"/>
    <w:rsid w:val="00FA37B1"/>
    <w:rsid w:val="00FA4297"/>
    <w:rsid w:val="00FA5D1C"/>
    <w:rsid w:val="00FA6F14"/>
    <w:rsid w:val="00FB04BF"/>
    <w:rsid w:val="00FB1CDD"/>
    <w:rsid w:val="00FB35D8"/>
    <w:rsid w:val="00FB3C21"/>
    <w:rsid w:val="00FB5470"/>
    <w:rsid w:val="00FC22DC"/>
    <w:rsid w:val="00FC2D94"/>
    <w:rsid w:val="00FC4ADC"/>
    <w:rsid w:val="00FD01C4"/>
    <w:rsid w:val="00FD23DE"/>
    <w:rsid w:val="00FD4185"/>
    <w:rsid w:val="00FD48FF"/>
    <w:rsid w:val="00FE365F"/>
    <w:rsid w:val="00FE3AF0"/>
    <w:rsid w:val="00FE717F"/>
    <w:rsid w:val="00FE7481"/>
    <w:rsid w:val="00FE7F04"/>
    <w:rsid w:val="00FF0A31"/>
    <w:rsid w:val="00FF275B"/>
    <w:rsid w:val="00FF5618"/>
    <w:rsid w:val="00FF67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E4F6F"/>
    <w:pPr>
      <w:spacing w:after="120" w:line="360" w:lineRule="auto"/>
      <w:jc w:val="both"/>
    </w:pPr>
    <w:rPr>
      <w:sz w:val="24"/>
      <w:szCs w:val="24"/>
    </w:rPr>
  </w:style>
  <w:style w:type="paragraph" w:styleId="Nadpis1">
    <w:name w:val="heading 1"/>
    <w:basedOn w:val="Normln"/>
    <w:next w:val="Normln"/>
    <w:qFormat/>
    <w:rsid w:val="00E7047C"/>
    <w:pPr>
      <w:keepNext/>
      <w:pageBreakBefore/>
      <w:numPr>
        <w:numId w:val="2"/>
      </w:numPr>
      <w:tabs>
        <w:tab w:val="left" w:pos="567"/>
      </w:tabs>
      <w:jc w:val="left"/>
      <w:outlineLvl w:val="0"/>
    </w:pPr>
    <w:rPr>
      <w:b/>
      <w:bCs/>
      <w:caps/>
      <w:kern w:val="28"/>
      <w:sz w:val="28"/>
      <w:szCs w:val="28"/>
    </w:rPr>
  </w:style>
  <w:style w:type="paragraph" w:styleId="Nadpis2">
    <w:name w:val="heading 2"/>
    <w:basedOn w:val="Normln"/>
    <w:next w:val="Normln"/>
    <w:qFormat/>
    <w:rsid w:val="00E7047C"/>
    <w:pPr>
      <w:keepNext/>
      <w:numPr>
        <w:ilvl w:val="1"/>
        <w:numId w:val="2"/>
      </w:numPr>
      <w:tabs>
        <w:tab w:val="left" w:pos="851"/>
      </w:tabs>
      <w:spacing w:before="240"/>
      <w:jc w:val="left"/>
      <w:outlineLvl w:val="1"/>
    </w:pPr>
    <w:rPr>
      <w:b/>
      <w:bCs/>
      <w:sz w:val="28"/>
      <w:szCs w:val="28"/>
    </w:rPr>
  </w:style>
  <w:style w:type="paragraph" w:styleId="Nadpis3">
    <w:name w:val="heading 3"/>
    <w:basedOn w:val="Normln"/>
    <w:next w:val="Normln"/>
    <w:qFormat/>
    <w:rsid w:val="00E7047C"/>
    <w:pPr>
      <w:keepNext/>
      <w:numPr>
        <w:ilvl w:val="2"/>
        <w:numId w:val="2"/>
      </w:numPr>
      <w:tabs>
        <w:tab w:val="left" w:pos="1134"/>
      </w:tabs>
      <w:spacing w:before="240"/>
      <w:jc w:val="left"/>
      <w:outlineLvl w:val="2"/>
    </w:pPr>
    <w:rPr>
      <w:b/>
      <w:bCs/>
    </w:rPr>
  </w:style>
  <w:style w:type="paragraph" w:styleId="Nadpis4">
    <w:name w:val="heading 4"/>
    <w:basedOn w:val="Normln"/>
    <w:next w:val="Normln"/>
    <w:qFormat/>
    <w:rsid w:val="00E7047C"/>
    <w:pPr>
      <w:keepNext/>
      <w:numPr>
        <w:ilvl w:val="3"/>
        <w:numId w:val="2"/>
      </w:numPr>
      <w:spacing w:before="240"/>
      <w:jc w:val="left"/>
      <w:outlineLvl w:val="3"/>
    </w:pPr>
    <w:rPr>
      <w:b/>
      <w:bCs/>
      <w:i/>
      <w:iCs/>
    </w:rPr>
  </w:style>
  <w:style w:type="paragraph" w:styleId="Nadpis5">
    <w:name w:val="heading 5"/>
    <w:aliases w:val="Nepoužívaný 5"/>
    <w:basedOn w:val="Normln"/>
    <w:next w:val="Normln"/>
    <w:qFormat/>
    <w:rsid w:val="00E7047C"/>
    <w:pPr>
      <w:numPr>
        <w:ilvl w:val="4"/>
        <w:numId w:val="2"/>
      </w:numPr>
      <w:spacing w:before="240"/>
      <w:outlineLvl w:val="4"/>
    </w:pPr>
  </w:style>
  <w:style w:type="paragraph" w:styleId="Nadpis6">
    <w:name w:val="heading 6"/>
    <w:aliases w:val="Nepoužívaný 6"/>
    <w:basedOn w:val="Normln"/>
    <w:next w:val="Normln"/>
    <w:qFormat/>
    <w:rsid w:val="00E7047C"/>
    <w:pPr>
      <w:numPr>
        <w:ilvl w:val="5"/>
        <w:numId w:val="2"/>
      </w:numPr>
      <w:spacing w:before="240" w:after="60"/>
      <w:outlineLvl w:val="5"/>
    </w:pPr>
    <w:rPr>
      <w:i/>
      <w:iCs/>
      <w:sz w:val="22"/>
      <w:szCs w:val="22"/>
    </w:rPr>
  </w:style>
  <w:style w:type="paragraph" w:styleId="Nadpis7">
    <w:name w:val="heading 7"/>
    <w:aliases w:val="Nepoužívaný 7"/>
    <w:basedOn w:val="Normln"/>
    <w:next w:val="Normln"/>
    <w:qFormat/>
    <w:rsid w:val="00E7047C"/>
    <w:pPr>
      <w:numPr>
        <w:ilvl w:val="6"/>
        <w:numId w:val="2"/>
      </w:numPr>
      <w:spacing w:before="240" w:after="60"/>
      <w:outlineLvl w:val="6"/>
    </w:pPr>
  </w:style>
  <w:style w:type="paragraph" w:styleId="Nadpis8">
    <w:name w:val="heading 8"/>
    <w:aliases w:val="Nepoužívaný 8"/>
    <w:basedOn w:val="Normln"/>
    <w:next w:val="Normln"/>
    <w:qFormat/>
    <w:rsid w:val="00E7047C"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Nadpis9">
    <w:name w:val="heading 9"/>
    <w:aliases w:val="Nepoužívaný 9"/>
    <w:basedOn w:val="Normln"/>
    <w:next w:val="Normln"/>
    <w:qFormat/>
    <w:rsid w:val="00E7047C"/>
    <w:pPr>
      <w:numPr>
        <w:ilvl w:val="8"/>
        <w:numId w:val="2"/>
      </w:numPr>
      <w:spacing w:before="240" w:after="60"/>
      <w:outlineLvl w:val="8"/>
    </w:pPr>
    <w:rPr>
      <w:b/>
      <w:bCs/>
      <w:i/>
      <w:iCs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2">
    <w:name w:val="toc 2"/>
    <w:basedOn w:val="Normln"/>
    <w:next w:val="Normln"/>
    <w:autoRedefine/>
    <w:uiPriority w:val="39"/>
    <w:rsid w:val="00E7047C"/>
    <w:pPr>
      <w:widowControl w:val="0"/>
      <w:tabs>
        <w:tab w:val="left" w:pos="567"/>
        <w:tab w:val="right" w:leader="dot" w:pos="8778"/>
      </w:tabs>
      <w:spacing w:before="60" w:after="60" w:line="240" w:lineRule="auto"/>
      <w:ind w:left="567" w:right="567" w:hanging="567"/>
      <w:jc w:val="left"/>
      <w:outlineLvl w:val="0"/>
    </w:pPr>
    <w:rPr>
      <w:b/>
      <w:caps/>
      <w:noProof/>
    </w:rPr>
  </w:style>
  <w:style w:type="paragraph" w:styleId="Obsah1">
    <w:name w:val="toc 1"/>
    <w:basedOn w:val="Normln"/>
    <w:next w:val="Normln"/>
    <w:autoRedefine/>
    <w:uiPriority w:val="39"/>
    <w:rsid w:val="00E7047C"/>
    <w:pPr>
      <w:widowControl w:val="0"/>
      <w:numPr>
        <w:numId w:val="3"/>
      </w:numPr>
      <w:tabs>
        <w:tab w:val="left" w:pos="567"/>
        <w:tab w:val="right" w:leader="dot" w:pos="8777"/>
      </w:tabs>
      <w:spacing w:before="60" w:after="60" w:line="240" w:lineRule="auto"/>
      <w:ind w:right="567"/>
      <w:jc w:val="left"/>
      <w:outlineLvl w:val="0"/>
    </w:pPr>
    <w:rPr>
      <w:b/>
      <w:bCs/>
      <w:caps/>
      <w:noProof/>
      <w:szCs w:val="36"/>
    </w:rPr>
  </w:style>
  <w:style w:type="paragraph" w:styleId="Obsah3">
    <w:name w:val="toc 3"/>
    <w:basedOn w:val="Normln"/>
    <w:next w:val="Normln"/>
    <w:autoRedefine/>
    <w:uiPriority w:val="39"/>
    <w:rsid w:val="00E7047C"/>
    <w:pPr>
      <w:keepNext/>
      <w:tabs>
        <w:tab w:val="left" w:pos="1418"/>
        <w:tab w:val="right" w:leader="dot" w:pos="8777"/>
      </w:tabs>
      <w:spacing w:before="60" w:after="60" w:line="240" w:lineRule="auto"/>
      <w:ind w:left="993" w:right="567" w:hanging="709"/>
      <w:jc w:val="left"/>
      <w:outlineLvl w:val="2"/>
    </w:pPr>
    <w:rPr>
      <w:smallCaps/>
      <w:noProof/>
    </w:rPr>
  </w:style>
  <w:style w:type="paragraph" w:styleId="Titulek">
    <w:name w:val="caption"/>
    <w:aliases w:val="Obrázek"/>
    <w:basedOn w:val="Literatura"/>
    <w:next w:val="Normln"/>
    <w:qFormat/>
    <w:rsid w:val="00E7047C"/>
    <w:pPr>
      <w:ind w:firstLine="0"/>
      <w:jc w:val="center"/>
    </w:pPr>
  </w:style>
  <w:style w:type="paragraph" w:customStyle="1" w:styleId="Literatura">
    <w:name w:val="Literatura"/>
    <w:basedOn w:val="Normln"/>
    <w:rsid w:val="00E7047C"/>
    <w:pPr>
      <w:tabs>
        <w:tab w:val="right" w:pos="709"/>
        <w:tab w:val="left" w:pos="851"/>
      </w:tabs>
      <w:spacing w:before="60" w:after="60"/>
      <w:ind w:left="851" w:hanging="851"/>
    </w:pPr>
  </w:style>
  <w:style w:type="paragraph" w:customStyle="1" w:styleId="Rovnice">
    <w:name w:val="Rovnice"/>
    <w:basedOn w:val="Normln"/>
    <w:rsid w:val="00E7047C"/>
    <w:pPr>
      <w:tabs>
        <w:tab w:val="center" w:pos="4253"/>
        <w:tab w:val="right" w:pos="8505"/>
      </w:tabs>
    </w:pPr>
    <w:rPr>
      <w:bCs/>
      <w:iCs/>
    </w:rPr>
  </w:style>
  <w:style w:type="paragraph" w:styleId="Seznamobrzk">
    <w:name w:val="table of figures"/>
    <w:basedOn w:val="Normln"/>
    <w:next w:val="Normln"/>
    <w:uiPriority w:val="99"/>
    <w:rsid w:val="00E7047C"/>
    <w:pPr>
      <w:tabs>
        <w:tab w:val="right" w:leader="dot" w:pos="8789"/>
      </w:tabs>
      <w:spacing w:after="0"/>
      <w:ind w:left="567" w:right="567" w:hanging="567"/>
    </w:pPr>
    <w:rPr>
      <w:noProof/>
    </w:rPr>
  </w:style>
  <w:style w:type="paragraph" w:customStyle="1" w:styleId="Nadpis">
    <w:name w:val="Nadpis"/>
    <w:basedOn w:val="Normln"/>
    <w:next w:val="Normln"/>
    <w:rsid w:val="00E7047C"/>
    <w:pPr>
      <w:pageBreakBefore/>
      <w:jc w:val="left"/>
      <w:outlineLvl w:val="0"/>
    </w:pPr>
    <w:rPr>
      <w:b/>
      <w:bCs/>
      <w:caps/>
      <w:sz w:val="28"/>
      <w:szCs w:val="28"/>
    </w:rPr>
  </w:style>
  <w:style w:type="paragraph" w:customStyle="1" w:styleId="Ploha">
    <w:name w:val="Příloha"/>
    <w:basedOn w:val="Normln"/>
    <w:rsid w:val="00E7047C"/>
    <w:pPr>
      <w:spacing w:before="60"/>
      <w:ind w:left="851" w:hanging="851"/>
    </w:pPr>
  </w:style>
  <w:style w:type="paragraph" w:customStyle="1" w:styleId="Popisky">
    <w:name w:val="Popisky"/>
    <w:basedOn w:val="Titulek"/>
    <w:next w:val="Normln"/>
    <w:rsid w:val="00E7047C"/>
    <w:pPr>
      <w:tabs>
        <w:tab w:val="clear" w:pos="709"/>
        <w:tab w:val="clear" w:pos="851"/>
      </w:tabs>
      <w:spacing w:before="120" w:after="120"/>
      <w:ind w:hanging="851"/>
    </w:pPr>
    <w:rPr>
      <w:i/>
    </w:rPr>
  </w:style>
  <w:style w:type="paragraph" w:styleId="Zkladntext">
    <w:name w:val="Body Text"/>
    <w:basedOn w:val="Normln"/>
    <w:semiHidden/>
    <w:rsid w:val="00E7047C"/>
    <w:pPr>
      <w:spacing w:before="60" w:after="60" w:line="240" w:lineRule="auto"/>
      <w:jc w:val="center"/>
    </w:pPr>
    <w:rPr>
      <w:b/>
      <w:bCs/>
    </w:rPr>
  </w:style>
  <w:style w:type="paragraph" w:styleId="Nzev">
    <w:name w:val="Title"/>
    <w:basedOn w:val="Normln"/>
    <w:next w:val="Normln"/>
    <w:qFormat/>
    <w:rsid w:val="00E7047C"/>
    <w:pPr>
      <w:pageBreakBefore/>
      <w:jc w:val="left"/>
    </w:pPr>
    <w:rPr>
      <w:b/>
      <w:bCs/>
      <w:caps/>
      <w:kern w:val="28"/>
      <w:sz w:val="28"/>
      <w:szCs w:val="28"/>
    </w:rPr>
  </w:style>
  <w:style w:type="paragraph" w:customStyle="1" w:styleId="Tabulka">
    <w:name w:val="Tabulka"/>
    <w:basedOn w:val="Titulek"/>
    <w:next w:val="Normln"/>
    <w:rsid w:val="00E7047C"/>
    <w:pPr>
      <w:ind w:left="567" w:hanging="567"/>
      <w:jc w:val="left"/>
    </w:pPr>
  </w:style>
  <w:style w:type="character" w:styleId="Hypertextovodkaz">
    <w:name w:val="Hyperlink"/>
    <w:basedOn w:val="Standardnpsmoodstavce"/>
    <w:uiPriority w:val="99"/>
    <w:rsid w:val="00E7047C"/>
    <w:rPr>
      <w:color w:val="auto"/>
      <w:u w:val="none"/>
    </w:rPr>
  </w:style>
  <w:style w:type="paragraph" w:customStyle="1" w:styleId="Bezodstavce">
    <w:name w:val="Bez odstavce"/>
    <w:basedOn w:val="Normln"/>
    <w:rsid w:val="00E7047C"/>
  </w:style>
  <w:style w:type="paragraph" w:styleId="Zhlav">
    <w:name w:val="header"/>
    <w:basedOn w:val="Normln"/>
    <w:link w:val="ZhlavChar"/>
    <w:uiPriority w:val="99"/>
    <w:rsid w:val="00E7047C"/>
    <w:pPr>
      <w:tabs>
        <w:tab w:val="center" w:pos="4536"/>
        <w:tab w:val="right" w:pos="9072"/>
      </w:tabs>
    </w:pPr>
  </w:style>
  <w:style w:type="paragraph" w:styleId="Zpat">
    <w:name w:val="footer"/>
    <w:basedOn w:val="Normln"/>
    <w:semiHidden/>
    <w:rsid w:val="00E7047C"/>
    <w:pPr>
      <w:tabs>
        <w:tab w:val="center" w:pos="4536"/>
        <w:tab w:val="right" w:pos="9072"/>
      </w:tabs>
    </w:pPr>
  </w:style>
  <w:style w:type="paragraph" w:customStyle="1" w:styleId="Program">
    <w:name w:val="Program"/>
    <w:basedOn w:val="Normln"/>
    <w:next w:val="Normln"/>
    <w:rsid w:val="00E7047C"/>
    <w:pPr>
      <w:numPr>
        <w:numId w:val="1"/>
      </w:numPr>
      <w:spacing w:line="240" w:lineRule="auto"/>
      <w:jc w:val="left"/>
    </w:pPr>
    <w:rPr>
      <w:rFonts w:ascii="Courier New" w:hAnsi="Courier New"/>
      <w:sz w:val="20"/>
    </w:rPr>
  </w:style>
  <w:style w:type="paragraph" w:customStyle="1" w:styleId="st">
    <w:name w:val="Část"/>
    <w:basedOn w:val="Nadpis"/>
    <w:next w:val="Normln"/>
    <w:rsid w:val="00E7047C"/>
    <w:pPr>
      <w:spacing w:before="6000" w:after="0"/>
      <w:jc w:val="center"/>
    </w:pPr>
    <w:rPr>
      <w:sz w:val="36"/>
    </w:rPr>
  </w:style>
  <w:style w:type="character" w:styleId="Siln">
    <w:name w:val="Strong"/>
    <w:basedOn w:val="Standardnpsmoodstavce"/>
    <w:qFormat/>
    <w:rsid w:val="00E7047C"/>
    <w:rPr>
      <w:b/>
      <w:bCs/>
    </w:rPr>
  </w:style>
  <w:style w:type="character" w:styleId="Zvraznn">
    <w:name w:val="Emphasis"/>
    <w:basedOn w:val="Standardnpsmoodstavce"/>
    <w:qFormat/>
    <w:rsid w:val="00E7047C"/>
    <w:rPr>
      <w:i/>
      <w:iCs/>
    </w:rPr>
  </w:style>
  <w:style w:type="paragraph" w:styleId="Zkladntextodsazen">
    <w:name w:val="Body Text Indent"/>
    <w:basedOn w:val="Normln"/>
    <w:semiHidden/>
    <w:rsid w:val="00E7047C"/>
  </w:style>
  <w:style w:type="paragraph" w:styleId="Obsah4">
    <w:name w:val="toc 4"/>
    <w:basedOn w:val="Normln"/>
    <w:next w:val="Normln"/>
    <w:autoRedefine/>
    <w:uiPriority w:val="39"/>
    <w:rsid w:val="00E7047C"/>
    <w:pPr>
      <w:tabs>
        <w:tab w:val="right" w:leader="dot" w:pos="8777"/>
      </w:tabs>
      <w:spacing w:after="0" w:line="240" w:lineRule="auto"/>
      <w:ind w:left="1418" w:right="567" w:hanging="851"/>
      <w:jc w:val="left"/>
    </w:pPr>
    <w:rPr>
      <w:noProof/>
    </w:rPr>
  </w:style>
  <w:style w:type="paragraph" w:styleId="Obsah5">
    <w:name w:val="toc 5"/>
    <w:basedOn w:val="Normln"/>
    <w:next w:val="Normln"/>
    <w:autoRedefine/>
    <w:uiPriority w:val="39"/>
    <w:rsid w:val="00E7047C"/>
    <w:pPr>
      <w:spacing w:after="0" w:line="240" w:lineRule="auto"/>
      <w:ind w:left="960"/>
      <w:jc w:val="left"/>
    </w:pPr>
  </w:style>
  <w:style w:type="paragraph" w:styleId="Obsah6">
    <w:name w:val="toc 6"/>
    <w:basedOn w:val="Normln"/>
    <w:next w:val="Normln"/>
    <w:autoRedefine/>
    <w:uiPriority w:val="39"/>
    <w:rsid w:val="00E7047C"/>
    <w:pPr>
      <w:spacing w:after="0" w:line="240" w:lineRule="auto"/>
      <w:ind w:left="1200"/>
      <w:jc w:val="left"/>
    </w:pPr>
  </w:style>
  <w:style w:type="paragraph" w:styleId="Obsah7">
    <w:name w:val="toc 7"/>
    <w:basedOn w:val="Normln"/>
    <w:next w:val="Normln"/>
    <w:autoRedefine/>
    <w:uiPriority w:val="39"/>
    <w:rsid w:val="00E7047C"/>
    <w:pPr>
      <w:spacing w:after="0" w:line="240" w:lineRule="auto"/>
      <w:ind w:left="1440"/>
      <w:jc w:val="left"/>
    </w:pPr>
  </w:style>
  <w:style w:type="paragraph" w:styleId="Obsah8">
    <w:name w:val="toc 8"/>
    <w:basedOn w:val="Normln"/>
    <w:next w:val="Normln"/>
    <w:autoRedefine/>
    <w:uiPriority w:val="39"/>
    <w:rsid w:val="00E7047C"/>
    <w:pPr>
      <w:spacing w:after="0" w:line="240" w:lineRule="auto"/>
      <w:ind w:left="1680"/>
      <w:jc w:val="left"/>
    </w:pPr>
  </w:style>
  <w:style w:type="paragraph" w:styleId="Obsah9">
    <w:name w:val="toc 9"/>
    <w:basedOn w:val="Normln"/>
    <w:next w:val="Normln"/>
    <w:autoRedefine/>
    <w:uiPriority w:val="39"/>
    <w:rsid w:val="00E7047C"/>
    <w:pPr>
      <w:spacing w:after="0" w:line="240" w:lineRule="auto"/>
      <w:ind w:left="1920"/>
      <w:jc w:val="left"/>
    </w:pPr>
  </w:style>
  <w:style w:type="character" w:styleId="Odkaznakoment">
    <w:name w:val="annotation reference"/>
    <w:basedOn w:val="Standardnpsmoodstavce"/>
    <w:semiHidden/>
    <w:rsid w:val="00E7047C"/>
    <w:rPr>
      <w:sz w:val="16"/>
      <w:szCs w:val="16"/>
    </w:rPr>
  </w:style>
  <w:style w:type="paragraph" w:customStyle="1" w:styleId="Nadpis-Obsah">
    <w:name w:val="Nadpis-Obsah"/>
    <w:basedOn w:val="Nadpis"/>
    <w:next w:val="Normln"/>
    <w:rsid w:val="00E7047C"/>
    <w:pPr>
      <w:pageBreakBefore w:val="0"/>
    </w:pPr>
  </w:style>
  <w:style w:type="paragraph" w:styleId="Textkomente">
    <w:name w:val="annotation text"/>
    <w:basedOn w:val="Normln"/>
    <w:link w:val="TextkomenteChar"/>
    <w:semiHidden/>
    <w:rsid w:val="00E7047C"/>
    <w:rPr>
      <w:sz w:val="20"/>
      <w:szCs w:val="20"/>
    </w:rPr>
  </w:style>
  <w:style w:type="paragraph" w:customStyle="1" w:styleId="st-slice">
    <w:name w:val="Část-číslice"/>
    <w:basedOn w:val="st"/>
    <w:rsid w:val="00E7047C"/>
    <w:pPr>
      <w:numPr>
        <w:numId w:val="4"/>
      </w:numPr>
      <w:ind w:left="1804"/>
    </w:pPr>
  </w:style>
  <w:style w:type="paragraph" w:customStyle="1" w:styleId="Rozvrendokumentu1">
    <w:name w:val="Rozvržení dokumentu1"/>
    <w:basedOn w:val="Normln"/>
    <w:semiHidden/>
    <w:rsid w:val="00E7047C"/>
    <w:pPr>
      <w:shd w:val="clear" w:color="auto" w:fill="000080"/>
    </w:pPr>
    <w:rPr>
      <w:rFonts w:ascii="Tahoma" w:hAnsi="Tahoma" w:cs="Tahoma"/>
    </w:rPr>
  </w:style>
  <w:style w:type="character" w:styleId="Sledovanodkaz">
    <w:name w:val="FollowedHyperlink"/>
    <w:basedOn w:val="Standardnpsmoodstavce"/>
    <w:semiHidden/>
    <w:rsid w:val="00E7047C"/>
    <w:rPr>
      <w:color w:val="800080"/>
      <w:u w:val="single"/>
    </w:rPr>
  </w:style>
  <w:style w:type="paragraph" w:styleId="Pokraovnseznamu">
    <w:name w:val="List Continue"/>
    <w:basedOn w:val="Normln"/>
    <w:semiHidden/>
    <w:rsid w:val="00E7047C"/>
    <w:pPr>
      <w:ind w:left="283"/>
    </w:pPr>
  </w:style>
  <w:style w:type="paragraph" w:styleId="Zkladntext2">
    <w:name w:val="Body Text 2"/>
    <w:basedOn w:val="Normln"/>
    <w:semiHidden/>
    <w:rsid w:val="00E7047C"/>
  </w:style>
  <w:style w:type="character" w:customStyle="1" w:styleId="Pokec">
    <w:name w:val="Pokec"/>
    <w:basedOn w:val="Standardnpsmoodstavce"/>
    <w:rsid w:val="00E7047C"/>
    <w:rPr>
      <w:color w:val="FF0000"/>
      <w:sz w:val="24"/>
    </w:rPr>
  </w:style>
  <w:style w:type="paragraph" w:styleId="Zkladntext3">
    <w:name w:val="Body Text 3"/>
    <w:basedOn w:val="Normln"/>
    <w:semiHidden/>
    <w:rsid w:val="00E7047C"/>
    <w:pPr>
      <w:jc w:val="left"/>
    </w:pPr>
    <w:rPr>
      <w:sz w:val="20"/>
    </w:rPr>
  </w:style>
  <w:style w:type="paragraph" w:styleId="Odstavecseseznamem">
    <w:name w:val="List Paragraph"/>
    <w:basedOn w:val="Normln"/>
    <w:uiPriority w:val="34"/>
    <w:qFormat/>
    <w:rsid w:val="002D0852"/>
    <w:pPr>
      <w:ind w:left="720"/>
      <w:contextualSpacing/>
    </w:pPr>
  </w:style>
  <w:style w:type="paragraph" w:customStyle="1" w:styleId="ParagraphStyle">
    <w:name w:val="Paragraph Style"/>
    <w:rsid w:val="000821A3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04515"/>
    <w:pPr>
      <w:spacing w:line="240" w:lineRule="auto"/>
    </w:pPr>
    <w:rPr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404515"/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04515"/>
    <w:rPr>
      <w:b/>
      <w:bCs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0451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04515"/>
    <w:rPr>
      <w:rFonts w:ascii="Segoe UI" w:hAnsi="Segoe UI" w:cs="Segoe UI"/>
      <w:sz w:val="18"/>
      <w:szCs w:val="18"/>
    </w:rPr>
  </w:style>
  <w:style w:type="character" w:customStyle="1" w:styleId="ZhlavChar">
    <w:name w:val="Záhlaví Char"/>
    <w:basedOn w:val="Standardnpsmoodstavce"/>
    <w:link w:val="Zhlav"/>
    <w:uiPriority w:val="99"/>
    <w:rsid w:val="00370B74"/>
    <w:rPr>
      <w:sz w:val="24"/>
      <w:szCs w:val="24"/>
    </w:rPr>
  </w:style>
  <w:style w:type="table" w:styleId="Mkatabulky">
    <w:name w:val="Table Grid"/>
    <w:basedOn w:val="Normlntabulka"/>
    <w:uiPriority w:val="59"/>
    <w:rsid w:val="003C5297"/>
    <w:rPr>
      <w:rFonts w:ascii="Arial" w:eastAsiaTheme="minorHAnsi" w:hAnsi="Arial" w:cstheme="minorBid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labRad\AppData\Local\Temp\Rar$DIa0.602\sablona-fai.dot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E58A9F-4DA9-4367-AE5B-4C52C58B3F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sablona-fai</Template>
  <TotalTime>0</TotalTime>
  <Pages>38</Pages>
  <Words>105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-- Diplomová práce (fai)</vt:lpstr>
    </vt:vector>
  </TitlesOfParts>
  <Company>FaME UTB ve Zlíně</Company>
  <LinksUpToDate>false</LinksUpToDate>
  <CharactersWithSpaces>726</CharactersWithSpaces>
  <SharedDoc>false</SharedDoc>
  <HLinks>
    <vt:vector size="126" baseType="variant">
      <vt:variant>
        <vt:i4>1310779</vt:i4>
      </vt:variant>
      <vt:variant>
        <vt:i4>133</vt:i4>
      </vt:variant>
      <vt:variant>
        <vt:i4>0</vt:i4>
      </vt:variant>
      <vt:variant>
        <vt:i4>5</vt:i4>
      </vt:variant>
      <vt:variant>
        <vt:lpwstr/>
      </vt:variant>
      <vt:variant>
        <vt:lpwstr>_Toc120888211</vt:lpwstr>
      </vt:variant>
      <vt:variant>
        <vt:i4>1310779</vt:i4>
      </vt:variant>
      <vt:variant>
        <vt:i4>127</vt:i4>
      </vt:variant>
      <vt:variant>
        <vt:i4>0</vt:i4>
      </vt:variant>
      <vt:variant>
        <vt:i4>5</vt:i4>
      </vt:variant>
      <vt:variant>
        <vt:lpwstr/>
      </vt:variant>
      <vt:variant>
        <vt:lpwstr>_Toc120888210</vt:lpwstr>
      </vt:variant>
      <vt:variant>
        <vt:i4>1376315</vt:i4>
      </vt:variant>
      <vt:variant>
        <vt:i4>121</vt:i4>
      </vt:variant>
      <vt:variant>
        <vt:i4>0</vt:i4>
      </vt:variant>
      <vt:variant>
        <vt:i4>5</vt:i4>
      </vt:variant>
      <vt:variant>
        <vt:lpwstr/>
      </vt:variant>
      <vt:variant>
        <vt:lpwstr>_Toc120888209</vt:lpwstr>
      </vt:variant>
      <vt:variant>
        <vt:i4>1376315</vt:i4>
      </vt:variant>
      <vt:variant>
        <vt:i4>115</vt:i4>
      </vt:variant>
      <vt:variant>
        <vt:i4>0</vt:i4>
      </vt:variant>
      <vt:variant>
        <vt:i4>5</vt:i4>
      </vt:variant>
      <vt:variant>
        <vt:lpwstr/>
      </vt:variant>
      <vt:variant>
        <vt:lpwstr>_Toc120888208</vt:lpwstr>
      </vt:variant>
      <vt:variant>
        <vt:i4>1376315</vt:i4>
      </vt:variant>
      <vt:variant>
        <vt:i4>109</vt:i4>
      </vt:variant>
      <vt:variant>
        <vt:i4>0</vt:i4>
      </vt:variant>
      <vt:variant>
        <vt:i4>5</vt:i4>
      </vt:variant>
      <vt:variant>
        <vt:lpwstr/>
      </vt:variant>
      <vt:variant>
        <vt:lpwstr>_Toc120888207</vt:lpwstr>
      </vt:variant>
      <vt:variant>
        <vt:i4>1376315</vt:i4>
      </vt:variant>
      <vt:variant>
        <vt:i4>103</vt:i4>
      </vt:variant>
      <vt:variant>
        <vt:i4>0</vt:i4>
      </vt:variant>
      <vt:variant>
        <vt:i4>5</vt:i4>
      </vt:variant>
      <vt:variant>
        <vt:lpwstr/>
      </vt:variant>
      <vt:variant>
        <vt:lpwstr>_Toc120888206</vt:lpwstr>
      </vt:variant>
      <vt:variant>
        <vt:i4>1376315</vt:i4>
      </vt:variant>
      <vt:variant>
        <vt:i4>97</vt:i4>
      </vt:variant>
      <vt:variant>
        <vt:i4>0</vt:i4>
      </vt:variant>
      <vt:variant>
        <vt:i4>5</vt:i4>
      </vt:variant>
      <vt:variant>
        <vt:lpwstr/>
      </vt:variant>
      <vt:variant>
        <vt:lpwstr>_Toc120888205</vt:lpwstr>
      </vt:variant>
      <vt:variant>
        <vt:i4>1376315</vt:i4>
      </vt:variant>
      <vt:variant>
        <vt:i4>91</vt:i4>
      </vt:variant>
      <vt:variant>
        <vt:i4>0</vt:i4>
      </vt:variant>
      <vt:variant>
        <vt:i4>5</vt:i4>
      </vt:variant>
      <vt:variant>
        <vt:lpwstr/>
      </vt:variant>
      <vt:variant>
        <vt:lpwstr>_Toc120888204</vt:lpwstr>
      </vt:variant>
      <vt:variant>
        <vt:i4>1376315</vt:i4>
      </vt:variant>
      <vt:variant>
        <vt:i4>85</vt:i4>
      </vt:variant>
      <vt:variant>
        <vt:i4>0</vt:i4>
      </vt:variant>
      <vt:variant>
        <vt:i4>5</vt:i4>
      </vt:variant>
      <vt:variant>
        <vt:lpwstr/>
      </vt:variant>
      <vt:variant>
        <vt:lpwstr>_Toc120888203</vt:lpwstr>
      </vt:variant>
      <vt:variant>
        <vt:i4>1376315</vt:i4>
      </vt:variant>
      <vt:variant>
        <vt:i4>79</vt:i4>
      </vt:variant>
      <vt:variant>
        <vt:i4>0</vt:i4>
      </vt:variant>
      <vt:variant>
        <vt:i4>5</vt:i4>
      </vt:variant>
      <vt:variant>
        <vt:lpwstr/>
      </vt:variant>
      <vt:variant>
        <vt:lpwstr>_Toc120888202</vt:lpwstr>
      </vt:variant>
      <vt:variant>
        <vt:i4>1376315</vt:i4>
      </vt:variant>
      <vt:variant>
        <vt:i4>73</vt:i4>
      </vt:variant>
      <vt:variant>
        <vt:i4>0</vt:i4>
      </vt:variant>
      <vt:variant>
        <vt:i4>5</vt:i4>
      </vt:variant>
      <vt:variant>
        <vt:lpwstr/>
      </vt:variant>
      <vt:variant>
        <vt:lpwstr>_Toc120888201</vt:lpwstr>
      </vt:variant>
      <vt:variant>
        <vt:i4>1376315</vt:i4>
      </vt:variant>
      <vt:variant>
        <vt:i4>67</vt:i4>
      </vt:variant>
      <vt:variant>
        <vt:i4>0</vt:i4>
      </vt:variant>
      <vt:variant>
        <vt:i4>5</vt:i4>
      </vt:variant>
      <vt:variant>
        <vt:lpwstr/>
      </vt:variant>
      <vt:variant>
        <vt:lpwstr>_Toc120888200</vt:lpwstr>
      </vt:variant>
      <vt:variant>
        <vt:i4>1835064</vt:i4>
      </vt:variant>
      <vt:variant>
        <vt:i4>61</vt:i4>
      </vt:variant>
      <vt:variant>
        <vt:i4>0</vt:i4>
      </vt:variant>
      <vt:variant>
        <vt:i4>5</vt:i4>
      </vt:variant>
      <vt:variant>
        <vt:lpwstr/>
      </vt:variant>
      <vt:variant>
        <vt:lpwstr>_Toc120888199</vt:lpwstr>
      </vt:variant>
      <vt:variant>
        <vt:i4>1835064</vt:i4>
      </vt:variant>
      <vt:variant>
        <vt:i4>55</vt:i4>
      </vt:variant>
      <vt:variant>
        <vt:i4>0</vt:i4>
      </vt:variant>
      <vt:variant>
        <vt:i4>5</vt:i4>
      </vt:variant>
      <vt:variant>
        <vt:lpwstr/>
      </vt:variant>
      <vt:variant>
        <vt:lpwstr>_Toc120888198</vt:lpwstr>
      </vt:variant>
      <vt:variant>
        <vt:i4>1835064</vt:i4>
      </vt:variant>
      <vt:variant>
        <vt:i4>49</vt:i4>
      </vt:variant>
      <vt:variant>
        <vt:i4>0</vt:i4>
      </vt:variant>
      <vt:variant>
        <vt:i4>5</vt:i4>
      </vt:variant>
      <vt:variant>
        <vt:lpwstr/>
      </vt:variant>
      <vt:variant>
        <vt:lpwstr>_Toc120888197</vt:lpwstr>
      </vt:variant>
      <vt:variant>
        <vt:i4>1835064</vt:i4>
      </vt:variant>
      <vt:variant>
        <vt:i4>43</vt:i4>
      </vt:variant>
      <vt:variant>
        <vt:i4>0</vt:i4>
      </vt:variant>
      <vt:variant>
        <vt:i4>5</vt:i4>
      </vt:variant>
      <vt:variant>
        <vt:lpwstr/>
      </vt:variant>
      <vt:variant>
        <vt:lpwstr>_Toc120888196</vt:lpwstr>
      </vt:variant>
      <vt:variant>
        <vt:i4>1835064</vt:i4>
      </vt:variant>
      <vt:variant>
        <vt:i4>37</vt:i4>
      </vt:variant>
      <vt:variant>
        <vt:i4>0</vt:i4>
      </vt:variant>
      <vt:variant>
        <vt:i4>5</vt:i4>
      </vt:variant>
      <vt:variant>
        <vt:lpwstr/>
      </vt:variant>
      <vt:variant>
        <vt:lpwstr>_Toc120888195</vt:lpwstr>
      </vt:variant>
      <vt:variant>
        <vt:i4>1835064</vt:i4>
      </vt:variant>
      <vt:variant>
        <vt:i4>31</vt:i4>
      </vt:variant>
      <vt:variant>
        <vt:i4>0</vt:i4>
      </vt:variant>
      <vt:variant>
        <vt:i4>5</vt:i4>
      </vt:variant>
      <vt:variant>
        <vt:lpwstr/>
      </vt:variant>
      <vt:variant>
        <vt:lpwstr>_Toc120888194</vt:lpwstr>
      </vt:variant>
      <vt:variant>
        <vt:i4>1835064</vt:i4>
      </vt:variant>
      <vt:variant>
        <vt:i4>25</vt:i4>
      </vt:variant>
      <vt:variant>
        <vt:i4>0</vt:i4>
      </vt:variant>
      <vt:variant>
        <vt:i4>5</vt:i4>
      </vt:variant>
      <vt:variant>
        <vt:lpwstr/>
      </vt:variant>
      <vt:variant>
        <vt:lpwstr>_Toc120888193</vt:lpwstr>
      </vt:variant>
      <vt:variant>
        <vt:i4>1835064</vt:i4>
      </vt:variant>
      <vt:variant>
        <vt:i4>19</vt:i4>
      </vt:variant>
      <vt:variant>
        <vt:i4>0</vt:i4>
      </vt:variant>
      <vt:variant>
        <vt:i4>5</vt:i4>
      </vt:variant>
      <vt:variant>
        <vt:lpwstr/>
      </vt:variant>
      <vt:variant>
        <vt:lpwstr>_Toc120888192</vt:lpwstr>
      </vt:variant>
      <vt:variant>
        <vt:i4>1835064</vt:i4>
      </vt:variant>
      <vt:variant>
        <vt:i4>13</vt:i4>
      </vt:variant>
      <vt:variant>
        <vt:i4>0</vt:i4>
      </vt:variant>
      <vt:variant>
        <vt:i4>5</vt:i4>
      </vt:variant>
      <vt:variant>
        <vt:lpwstr/>
      </vt:variant>
      <vt:variant>
        <vt:lpwstr>_Toc120888191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Diplomová práce (fai)</dc:title>
  <dc:creator>Radek Kalab</dc:creator>
  <cp:lastModifiedBy>Radek Kalab</cp:lastModifiedBy>
  <cp:revision>229</cp:revision>
  <cp:lastPrinted>2017-04-21T07:55:00Z</cp:lastPrinted>
  <dcterms:created xsi:type="dcterms:W3CDTF">2017-03-22T14:41:00Z</dcterms:created>
  <dcterms:modified xsi:type="dcterms:W3CDTF">2017-04-28T14:30:00Z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